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/>
          <w:insideV w:val="single" w:sz="6" w:space="0" w:color="FFFFFF"/>
        </w:tblBorders>
        <w:tblCellMar>
          <w:top w:w="45" w:type="dxa"/>
          <w:left w:w="0" w:type="dxa"/>
          <w:bottom w:w="45" w:type="dxa"/>
          <w:right w:w="567" w:type="dxa"/>
        </w:tblCellMar>
        <w:tblLook w:val="01E0" w:firstRow="1" w:lastRow="1" w:firstColumn="1" w:lastColumn="1" w:noHBand="0" w:noVBand="0"/>
      </w:tblPr>
      <w:tblGrid>
        <w:gridCol w:w="3402"/>
      </w:tblGrid>
      <w:tr w:rsidR="00AF6AFB" w:rsidRPr="00582960" w14:paraId="6937CB83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2CA24B84" w14:textId="77777777" w:rsidR="00AF6AFB" w:rsidRPr="00582960" w:rsidRDefault="00111B95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Deutsche Bahn AG</w:t>
            </w:r>
          </w:p>
        </w:tc>
      </w:tr>
      <w:tr w:rsidR="00AF6AFB" w:rsidRPr="00582960" w14:paraId="0C017251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1C874226" w14:textId="77777777" w:rsidR="00AF6AFB" w:rsidRPr="00582960" w:rsidRDefault="00E3515C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Beschaffung Infrastruktur</w:t>
            </w:r>
          </w:p>
        </w:tc>
      </w:tr>
      <w:tr w:rsidR="00AF6AFB" w:rsidRPr="00582960" w14:paraId="2ED594A3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2E8B3DFB" w14:textId="49C322A8" w:rsidR="00AF6AFB" w:rsidRPr="00582960" w:rsidRDefault="00400A41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>
              <w:rPr>
                <w:sz w:val="18"/>
              </w:rPr>
              <w:t>Version:</w:t>
            </w:r>
            <w:r w:rsidR="007A30BF">
              <w:rPr>
                <w:sz w:val="18"/>
              </w:rPr>
              <w:t xml:space="preserve"> 03</w:t>
            </w:r>
            <w:r w:rsidR="00B5268D">
              <w:rPr>
                <w:sz w:val="18"/>
              </w:rPr>
              <w:t>.2</w:t>
            </w:r>
          </w:p>
        </w:tc>
      </w:tr>
      <w:tr w:rsidR="00AF6AFB" w:rsidRPr="00582960" w14:paraId="5B5EC034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52B3EB82" w14:textId="77777777" w:rsidR="00AF6AFB" w:rsidRPr="00582960" w:rsidRDefault="00AF6AFB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</w:p>
        </w:tc>
      </w:tr>
    </w:tbl>
    <w:p w14:paraId="5D006CE5" w14:textId="77777777" w:rsidR="00AF6AFB" w:rsidRPr="00582960" w:rsidRDefault="00AF6AFB" w:rsidP="00A94D43">
      <w:pPr>
        <w:framePr w:w="3402" w:h="1701" w:hSpace="142" w:wrap="around" w:vAnchor="page" w:hAnchor="page" w:x="7939" w:y="11908"/>
        <w:tabs>
          <w:tab w:val="left" w:pos="1049"/>
          <w:tab w:val="left" w:pos="1400"/>
        </w:tabs>
        <w:rPr>
          <w:sz w:val="18"/>
        </w:rPr>
      </w:pPr>
    </w:p>
    <w:p w14:paraId="745E7D82" w14:textId="77777777" w:rsidR="00AF6AFB" w:rsidRPr="00582960" w:rsidRDefault="00951F28" w:rsidP="000A5DEB">
      <w:pPr>
        <w:rPr>
          <w:color w:val="FFFFFF"/>
        </w:rPr>
      </w:pPr>
      <w:bookmarkStart w:id="0" w:name="tw_confidential"/>
      <w:bookmarkEnd w:id="0"/>
      <w:r w:rsidRPr="00582960">
        <w:rPr>
          <w:noProof/>
          <w:color w:val="FFFFFF"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11244EFB" wp14:editId="38F6A6A9">
                <wp:simplePos x="0" y="0"/>
                <wp:positionH relativeFrom="page">
                  <wp:posOffset>0</wp:posOffset>
                </wp:positionH>
                <wp:positionV relativeFrom="page">
                  <wp:posOffset>2638425</wp:posOffset>
                </wp:positionV>
                <wp:extent cx="7560310" cy="520700"/>
                <wp:effectExtent l="0" t="0" r="2540" b="0"/>
                <wp:wrapTopAndBottom/>
                <wp:docPr id="5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520700"/>
                          <a:chOff x="0" y="1538"/>
                          <a:chExt cx="11906" cy="820"/>
                        </a:xfrm>
                      </wpg:grpSpPr>
                      <wps:wsp>
                        <wps:cNvPr id="6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0" y="1538"/>
                            <a:ext cx="11906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0" y="1933"/>
                            <a:ext cx="3827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F34BB" w14:textId="77777777" w:rsidR="007C5983" w:rsidRPr="00C4590C" w:rsidRDefault="007C5983" w:rsidP="00C4590C">
                              <w:pPr>
                                <w:pStyle w:val="RubrikenSublines"/>
                                <w:tabs>
                                  <w:tab w:val="left" w:pos="-2977"/>
                                  <w:tab w:val="num" w:pos="0"/>
                                </w:tabs>
                                <w:spacing w:after="120"/>
                                <w:ind w:right="28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590C">
                                <w:rPr>
                                  <w:sz w:val="22"/>
                                  <w:szCs w:val="22"/>
                                </w:rPr>
                                <w:t>Fragebogen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der Stufe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44EFB" id="Group 423" o:spid="_x0000_s1026" style="position:absolute;margin-left:0;margin-top:207.75pt;width:595.3pt;height:41pt;z-index:-251658238;mso-position-horizontal-relative:page;mso-position-vertical-relative:page" coordorigin=",1538" coordsize="11906,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">
                <v:rect id="Rectangle 411" o:spid="_x0000_s1027" style="position:absolute;top:1538;width:1190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" fillcolor="#878c96" stroked="f"/>
                <v:rect id="Rectangle 412" o:spid="_x0000_s1028" style="position:absolute;top:1933;width:3827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" fillcolor="#878c96" stroked="f">
                  <v:textbox>
                    <w:txbxContent>
                      <w:p w14:paraId="377F34BB" w14:textId="77777777" w:rsidR="007C5983" w:rsidRPr="00C4590C" w:rsidRDefault="007C5983" w:rsidP="00C4590C">
                        <w:pPr>
                          <w:pStyle w:val="RubrikenSublines"/>
                          <w:tabs>
                            <w:tab w:val="left" w:pos="-2977"/>
                            <w:tab w:val="num" w:pos="0"/>
                          </w:tabs>
                          <w:spacing w:after="120"/>
                          <w:ind w:right="28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590C">
                          <w:rPr>
                            <w:sz w:val="22"/>
                            <w:szCs w:val="22"/>
                          </w:rPr>
                          <w:t>Fragebogen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der Stufe 2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3" behindDoc="0" locked="0" layoutInCell="1" allowOverlap="1" wp14:anchorId="69647310" wp14:editId="4D9F2C91">
            <wp:simplePos x="0" y="0"/>
            <wp:positionH relativeFrom="page">
              <wp:align>left</wp:align>
            </wp:positionH>
            <wp:positionV relativeFrom="paragraph">
              <wp:posOffset>430</wp:posOffset>
            </wp:positionV>
            <wp:extent cx="7560049" cy="1922451"/>
            <wp:effectExtent l="0" t="0" r="3175" b="1905"/>
            <wp:wrapTopAndBottom/>
            <wp:docPr id="2" name="TW_PICTURE_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W_PICTURE_PLACEHOLDER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49" cy="1922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01C8C7" w14:textId="77777777" w:rsidR="00AF6AFB" w:rsidRPr="00582960" w:rsidRDefault="00AF6AFB" w:rsidP="000A5DEB">
      <w:pPr>
        <w:rPr>
          <w:color w:val="FFFFFF"/>
        </w:rPr>
      </w:pPr>
    </w:p>
    <w:p w14:paraId="27807181" w14:textId="77777777" w:rsidR="00AF6AFB" w:rsidRPr="00582960" w:rsidRDefault="00AF6AFB" w:rsidP="000A5DEB">
      <w:pPr>
        <w:rPr>
          <w:color w:val="FFFFFF"/>
        </w:rPr>
      </w:pPr>
    </w:p>
    <w:p w14:paraId="058F3B55" w14:textId="77777777" w:rsidR="00AF6AFB" w:rsidRPr="00582960" w:rsidRDefault="00AF6AFB" w:rsidP="000A5DEB">
      <w:pPr>
        <w:rPr>
          <w:color w:val="FFFFFF"/>
        </w:rPr>
      </w:pPr>
    </w:p>
    <w:p w14:paraId="62E3DAB5" w14:textId="77777777" w:rsidR="0049111C" w:rsidRPr="00582960" w:rsidRDefault="0049111C" w:rsidP="000A5DEB">
      <w:pPr>
        <w:rPr>
          <w:color w:val="FFFFFF"/>
        </w:rPr>
      </w:pPr>
    </w:p>
    <w:p w14:paraId="5A4A3FBF" w14:textId="77777777" w:rsidR="00AF6AFB" w:rsidRPr="00582960" w:rsidRDefault="00AF6AFB" w:rsidP="000A5DEB">
      <w:pPr>
        <w:rPr>
          <w:color w:val="FFFFFF"/>
        </w:rPr>
      </w:pPr>
    </w:p>
    <w:p w14:paraId="6D7C7519" w14:textId="77777777" w:rsidR="00AF6AFB" w:rsidRPr="00582960" w:rsidRDefault="00856E50" w:rsidP="008024FB">
      <w:pPr>
        <w:pStyle w:val="Headline1"/>
      </w:pPr>
      <w:r w:rsidRPr="00582960">
        <w:tab/>
      </w:r>
      <w:r w:rsidRPr="00582960">
        <w:tab/>
      </w:r>
      <w:r w:rsidRPr="00582960">
        <w:tab/>
      </w:r>
      <w:r w:rsidRPr="00582960">
        <w:tab/>
      </w:r>
      <w:r w:rsidR="00111B95" w:rsidRPr="00582960">
        <w:t>Präqualifizierung</w:t>
      </w:r>
    </w:p>
    <w:p w14:paraId="5AA543CE" w14:textId="26070D0A" w:rsidR="00AF6AFB" w:rsidRDefault="0051465A" w:rsidP="008024FB">
      <w:pPr>
        <w:pStyle w:val="Headline2"/>
      </w:pPr>
      <w:r>
        <w:tab/>
      </w:r>
      <w:r>
        <w:tab/>
      </w:r>
      <w:r>
        <w:tab/>
      </w:r>
      <w:r>
        <w:tab/>
      </w:r>
      <w:r w:rsidR="00C300D6">
        <w:t>Digitale Leit- und Sicherungstechnik</w:t>
      </w:r>
      <w:r w:rsidR="008A7A10">
        <w:t xml:space="preserve"> </w:t>
      </w:r>
      <w:r w:rsidR="008A7A10">
        <w:tab/>
      </w:r>
      <w:r w:rsidR="008A7A10">
        <w:tab/>
      </w:r>
      <w:r w:rsidR="008A7A10">
        <w:tab/>
      </w:r>
      <w:r w:rsidR="008A7A10">
        <w:tab/>
      </w:r>
      <w:r w:rsidR="008A7A10" w:rsidRPr="002945C8">
        <w:t>(</w:t>
      </w:r>
      <w:r w:rsidR="006064DD">
        <w:t>DLST)</w:t>
      </w:r>
    </w:p>
    <w:p w14:paraId="778BEFC7" w14:textId="4E7A9982" w:rsidR="001976A9" w:rsidRDefault="001976A9" w:rsidP="001976A9">
      <w:pPr>
        <w:pStyle w:val="Headline1"/>
      </w:pPr>
    </w:p>
    <w:p w14:paraId="505FDF93" w14:textId="0F582E2E" w:rsidR="001976A9" w:rsidRPr="006E33EF" w:rsidRDefault="001976A9" w:rsidP="006E33EF">
      <w:pPr>
        <w:ind w:left="1701"/>
        <w:rPr>
          <w:b/>
          <w:sz w:val="40"/>
          <w:szCs w:val="40"/>
        </w:rPr>
      </w:pPr>
      <w:r w:rsidRPr="006E33EF">
        <w:rPr>
          <w:b/>
          <w:sz w:val="40"/>
          <w:szCs w:val="40"/>
        </w:rPr>
        <w:t>Referenz</w:t>
      </w:r>
      <w:r w:rsidR="006E33EF" w:rsidRPr="006E33EF">
        <w:rPr>
          <w:b/>
          <w:sz w:val="40"/>
          <w:szCs w:val="40"/>
        </w:rPr>
        <w:t>bogen</w:t>
      </w:r>
    </w:p>
    <w:p w14:paraId="11271C44" w14:textId="77777777" w:rsidR="00137C08" w:rsidRDefault="00137C08" w:rsidP="00137C08">
      <w:pPr>
        <w:pStyle w:val="Headline1"/>
      </w:pPr>
    </w:p>
    <w:p w14:paraId="24741BCB" w14:textId="77777777" w:rsidR="00773A54" w:rsidRDefault="00773A54" w:rsidP="00773A54">
      <w:pPr>
        <w:tabs>
          <w:tab w:val="left" w:pos="-4536"/>
          <w:tab w:val="left" w:pos="-4395"/>
        </w:tabs>
        <w:ind w:right="-2"/>
      </w:pPr>
    </w:p>
    <w:p w14:paraId="155B1257" w14:textId="77777777" w:rsidR="00D3384D" w:rsidRPr="00582960" w:rsidRDefault="00D3384D" w:rsidP="00773A54">
      <w:pPr>
        <w:tabs>
          <w:tab w:val="left" w:pos="-4536"/>
          <w:tab w:val="left" w:pos="-4395"/>
        </w:tabs>
        <w:ind w:right="-2"/>
      </w:pPr>
    </w:p>
    <w:p w14:paraId="61DB540B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6340BEE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05BA6C73" w14:textId="77777777" w:rsidR="00773A54" w:rsidRPr="00582960" w:rsidRDefault="00111B95" w:rsidP="00773A54">
      <w:pPr>
        <w:tabs>
          <w:tab w:val="left" w:pos="-4536"/>
          <w:tab w:val="left" w:pos="-4395"/>
        </w:tabs>
        <w:ind w:right="-2"/>
      </w:pP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E7D84E6" wp14:editId="60605DAB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4" name="TW_VERTRAULICH_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BA176" w14:textId="77777777" w:rsidR="007C5983" w:rsidRPr="00130599" w:rsidRDefault="007C5983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VERTRAULICH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D84E6" id="_x0000_t202" coordsize="21600,21600" o:spt="202" path="m,l,21600r21600,l21600,xe">
                <v:stroke joinstyle="miter"/>
                <v:path gradientshapeok="t" o:connecttype="rect"/>
              </v:shapetype>
              <v:shape id="TW_VERTRAULICH_1" o:spid="_x0000_s1029" type="#_x0000_t202" style="position:absolute;margin-left:0;margin-top:595.35pt;width:198.45pt;height:39.7pt;z-index:251658241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DQgtlO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507BA176" w14:textId="77777777" w:rsidR="007C5983" w:rsidRPr="00130599" w:rsidRDefault="007C5983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VERTRAULICH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F65B89" wp14:editId="65227E9E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3" name="TW_VERTRAULICH_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3C8A3" w14:textId="77777777" w:rsidR="007C5983" w:rsidRPr="00130599" w:rsidRDefault="007C5983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INTERN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65B89" id="TW_VERTRAULICH_2" o:spid="_x0000_s1030" type="#_x0000_t202" style="position:absolute;margin-left:0;margin-top:595.35pt;width:198.45pt;height:39.7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BoaNI9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12D3C8A3" w14:textId="77777777" w:rsidR="007C5983" w:rsidRPr="00130599" w:rsidRDefault="007C5983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INTERN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BDF3A16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1DC454AE" w14:textId="77777777" w:rsidR="00773A54" w:rsidRPr="00582960" w:rsidRDefault="00773A54" w:rsidP="00773A54"/>
    <w:p w14:paraId="0FF16643" w14:textId="77777777" w:rsidR="00773A54" w:rsidRPr="00582960" w:rsidRDefault="00773A54" w:rsidP="00773A54"/>
    <w:p w14:paraId="3AECE405" w14:textId="77777777" w:rsidR="00773A54" w:rsidRPr="00582960" w:rsidRDefault="00773A54" w:rsidP="00773A54"/>
    <w:p w14:paraId="2CF458D4" w14:textId="77777777" w:rsidR="00773A54" w:rsidRPr="00582960" w:rsidRDefault="00773A54" w:rsidP="00773A54"/>
    <w:p w14:paraId="35007BA8" w14:textId="77777777" w:rsidR="00773A54" w:rsidRPr="00582960" w:rsidRDefault="00773A54" w:rsidP="00773A54"/>
    <w:p w14:paraId="6E94B02C" w14:textId="77777777" w:rsidR="00773A54" w:rsidRPr="00582960" w:rsidRDefault="00773A54" w:rsidP="00773A54"/>
    <w:p w14:paraId="59378783" w14:textId="77777777" w:rsidR="00773A54" w:rsidRPr="00582960" w:rsidRDefault="00773A54" w:rsidP="00773A54"/>
    <w:p w14:paraId="42568C6C" w14:textId="77777777" w:rsidR="00773A54" w:rsidRPr="00582960" w:rsidRDefault="00773A54" w:rsidP="00773A54"/>
    <w:p w14:paraId="0D55F14A" w14:textId="77777777" w:rsidR="00773A54" w:rsidRPr="00582960" w:rsidRDefault="00773A54" w:rsidP="00773A54"/>
    <w:p w14:paraId="3516667F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766DBF9" w14:textId="2FE5BDF6" w:rsidR="005B4ADB" w:rsidRPr="00582960" w:rsidRDefault="00130599" w:rsidP="005B4ADB">
      <w:pPr>
        <w:tabs>
          <w:tab w:val="left" w:pos="-4536"/>
          <w:tab w:val="left" w:pos="-4395"/>
        </w:tabs>
        <w:spacing w:after="300"/>
      </w:pPr>
      <w:r w:rsidRPr="00582960">
        <w:br w:type="page"/>
      </w:r>
    </w:p>
    <w:p w14:paraId="0770AEE1" w14:textId="77777777" w:rsidR="00831498" w:rsidRDefault="00831498" w:rsidP="00831498">
      <w:pPr>
        <w:ind w:left="1700" w:firstLine="425"/>
        <w:rPr>
          <w:rFonts w:cs="Arial"/>
          <w:sz w:val="20"/>
        </w:rPr>
      </w:pPr>
    </w:p>
    <w:p w14:paraId="08F1B30D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Name des Unternehmens: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B6EADE0" w14:textId="77777777" w:rsidR="00831498" w:rsidRPr="00A64D60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Anschrift des Unternehmens: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0112E0A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Name des Hauptansprechpartners: </w:t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E1FE9EF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Telefon: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95E476C" w14:textId="77777777" w:rsidR="00831498" w:rsidRDefault="00831498" w:rsidP="00831498">
      <w:pPr>
        <w:rPr>
          <w:rFonts w:cs="Arial"/>
          <w:sz w:val="20"/>
        </w:rPr>
      </w:pPr>
      <w:r>
        <w:rPr>
          <w:rFonts w:cs="Arial"/>
          <w:b/>
          <w:color w:val="auto"/>
          <w:sz w:val="24"/>
          <w:szCs w:val="24"/>
        </w:rPr>
        <w:t xml:space="preserve">E-Mail: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0E6CCA7" w14:textId="77777777" w:rsidR="00831498" w:rsidRDefault="00831498" w:rsidP="00831498">
      <w:pPr>
        <w:rPr>
          <w:rFonts w:cs="Arial"/>
          <w:sz w:val="20"/>
        </w:rPr>
      </w:pPr>
    </w:p>
    <w:p w14:paraId="61461B60" w14:textId="77777777" w:rsidR="00831498" w:rsidRDefault="00831498" w:rsidP="00831498">
      <w:pPr>
        <w:pStyle w:val="Kopfzeile"/>
        <w:tabs>
          <w:tab w:val="clear" w:pos="4536"/>
          <w:tab w:val="clear" w:pos="9072"/>
        </w:tabs>
        <w:spacing w:line="240" w:lineRule="atLeast"/>
        <w:rPr>
          <w:sz w:val="20"/>
        </w:rPr>
      </w:pPr>
      <w:r>
        <w:rPr>
          <w:sz w:val="20"/>
        </w:rPr>
        <w:t>Weitere Ansprechpartner (Losverantwortliche) sind im Folgenden aufzuzählen:</w:t>
      </w:r>
    </w:p>
    <w:p w14:paraId="599523B1" w14:textId="77777777" w:rsidR="00831498" w:rsidRDefault="00831498" w:rsidP="00831498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2896347" w14:textId="77777777" w:rsidR="00ED4582" w:rsidRPr="00AC042C" w:rsidRDefault="00ED4582" w:rsidP="00AC042C">
      <w:pPr>
        <w:rPr>
          <w:rFonts w:cs="Arial"/>
          <w:b/>
          <w:color w:val="auto"/>
          <w:sz w:val="24"/>
          <w:szCs w:val="24"/>
        </w:rPr>
      </w:pPr>
    </w:p>
    <w:p w14:paraId="124D9FCD" w14:textId="77777777" w:rsidR="00831498" w:rsidRDefault="00831498" w:rsidP="00137C08">
      <w:pPr>
        <w:rPr>
          <w:rFonts w:cs="Arial"/>
          <w:b/>
          <w:color w:val="auto"/>
          <w:sz w:val="24"/>
          <w:szCs w:val="24"/>
        </w:rPr>
      </w:pPr>
    </w:p>
    <w:p w14:paraId="3C363A8B" w14:textId="77777777" w:rsidR="00831498" w:rsidRDefault="00831498" w:rsidP="00137C08">
      <w:pPr>
        <w:rPr>
          <w:rFonts w:cs="Arial"/>
          <w:b/>
          <w:color w:val="auto"/>
          <w:sz w:val="24"/>
          <w:szCs w:val="24"/>
        </w:rPr>
      </w:pPr>
    </w:p>
    <w:p w14:paraId="3BB24F18" w14:textId="3DE62B64" w:rsidR="004F5EE7" w:rsidRDefault="00F311BF" w:rsidP="00137C0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Produktkategorie</w:t>
      </w:r>
      <w:r w:rsidR="009271FB">
        <w:rPr>
          <w:rFonts w:cs="Arial"/>
          <w:b/>
          <w:color w:val="auto"/>
          <w:sz w:val="24"/>
          <w:szCs w:val="24"/>
        </w:rPr>
        <w:t xml:space="preserve"> (Auswahl der </w:t>
      </w:r>
      <w:r w:rsidR="007A30BF">
        <w:rPr>
          <w:rFonts w:cs="Arial"/>
          <w:b/>
          <w:color w:val="auto"/>
          <w:sz w:val="24"/>
          <w:szCs w:val="24"/>
        </w:rPr>
        <w:t>Module</w:t>
      </w:r>
      <w:r w:rsidR="009271FB">
        <w:rPr>
          <w:rFonts w:cs="Arial"/>
          <w:b/>
          <w:color w:val="auto"/>
          <w:sz w:val="24"/>
          <w:szCs w:val="24"/>
        </w:rPr>
        <w:t>)</w:t>
      </w:r>
      <w:r>
        <w:rPr>
          <w:rFonts w:cs="Arial"/>
          <w:b/>
          <w:color w:val="auto"/>
          <w:sz w:val="24"/>
          <w:szCs w:val="24"/>
        </w:rPr>
        <w:t>:</w:t>
      </w:r>
    </w:p>
    <w:p w14:paraId="42911D51" w14:textId="77777777" w:rsidR="00A26141" w:rsidRDefault="00A26141" w:rsidP="00137C0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ab/>
      </w:r>
    </w:p>
    <w:p w14:paraId="466D3917" w14:textId="421B6B80" w:rsidR="00A64D60" w:rsidRPr="009324FA" w:rsidRDefault="00296A00" w:rsidP="00A26141">
      <w:pPr>
        <w:pStyle w:val="Listenabsatz"/>
        <w:ind w:left="360"/>
        <w:rPr>
          <w:rFonts w:cs="Arial"/>
          <w:b/>
          <w:sz w:val="20"/>
        </w:rPr>
      </w:pPr>
      <w:bookmarkStart w:id="1" w:name="_Hlk526931169"/>
      <w:r w:rsidRPr="009324FA">
        <w:rPr>
          <w:rFonts w:cs="Arial"/>
          <w:b/>
          <w:sz w:val="20"/>
        </w:rPr>
        <w:t>Bitte</w:t>
      </w:r>
      <w:r w:rsidR="003741EA" w:rsidRPr="009324FA">
        <w:rPr>
          <w:rFonts w:cs="Arial"/>
          <w:b/>
          <w:sz w:val="20"/>
        </w:rPr>
        <w:t xml:space="preserve"> kreuzen Sie die zu qualifizier</w:t>
      </w:r>
      <w:r w:rsidRPr="009324FA">
        <w:rPr>
          <w:rFonts w:cs="Arial"/>
          <w:b/>
          <w:sz w:val="20"/>
        </w:rPr>
        <w:t>enden</w:t>
      </w:r>
      <w:r w:rsidR="007A30BF">
        <w:rPr>
          <w:rFonts w:cs="Arial"/>
          <w:b/>
          <w:sz w:val="20"/>
        </w:rPr>
        <w:t xml:space="preserve"> Module</w:t>
      </w:r>
      <w:r w:rsidRPr="009324FA">
        <w:rPr>
          <w:rFonts w:cs="Arial"/>
          <w:b/>
          <w:sz w:val="20"/>
        </w:rPr>
        <w:t xml:space="preserve"> an.</w:t>
      </w:r>
    </w:p>
    <w:p w14:paraId="2AD04D99" w14:textId="77777777" w:rsidR="005E2447" w:rsidRPr="00C451E3" w:rsidRDefault="005E2447" w:rsidP="005E2447">
      <w:pPr>
        <w:ind w:left="2552" w:firstLine="1"/>
        <w:rPr>
          <w:rFonts w:cs="Arial"/>
        </w:rPr>
      </w:pPr>
      <w:r w:rsidRPr="00C451E3">
        <w:rPr>
          <w:rFonts w:cs="Arial"/>
        </w:rPr>
        <w:tab/>
      </w:r>
    </w:p>
    <w:p w14:paraId="143DB735" w14:textId="30F7F4FA" w:rsidR="003741EA" w:rsidRPr="00283A18" w:rsidRDefault="00C16302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158659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983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41EA"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>
        <w:rPr>
          <w:rFonts w:cs="Arial"/>
          <w:b/>
        </w:rPr>
        <w:t xml:space="preserve"> </w:t>
      </w:r>
      <w:r w:rsidR="005E2447" w:rsidRPr="00283A18">
        <w:rPr>
          <w:rFonts w:cs="Arial"/>
          <w:b/>
        </w:rPr>
        <w:t>1</w:t>
      </w:r>
      <w:r w:rsidR="003741EA" w:rsidRPr="00283A18">
        <w:rPr>
          <w:rFonts w:cs="Arial"/>
          <w:b/>
        </w:rPr>
        <w:t xml:space="preserve"> </w:t>
      </w:r>
      <w:r w:rsidR="003741EA" w:rsidRPr="00283A18">
        <w:rPr>
          <w:rFonts w:cs="Arial"/>
          <w:b/>
        </w:rPr>
        <w:tab/>
      </w:r>
      <w:r w:rsidR="005E2447" w:rsidRPr="00283A18">
        <w:rPr>
          <w:rFonts w:cs="Arial"/>
          <w:b/>
        </w:rPr>
        <w:tab/>
      </w:r>
      <w:r w:rsidR="001843C6">
        <w:rPr>
          <w:rFonts w:cs="Arial"/>
          <w:b/>
        </w:rPr>
        <w:tab/>
      </w:r>
      <w:r w:rsidR="003741EA" w:rsidRPr="00283A18">
        <w:rPr>
          <w:rFonts w:cs="Arial"/>
          <w:b/>
        </w:rPr>
        <w:t xml:space="preserve">- </w:t>
      </w:r>
      <w:r w:rsidR="005E2447" w:rsidRPr="00283A18">
        <w:rPr>
          <w:rFonts w:cs="Arial"/>
          <w:b/>
        </w:rPr>
        <w:t>Zentraleinheit DSTW</w:t>
      </w:r>
    </w:p>
    <w:p w14:paraId="021F7D20" w14:textId="77777777" w:rsidR="009271FB" w:rsidRDefault="009271FB" w:rsidP="00C451E3">
      <w:pPr>
        <w:ind w:left="2552" w:firstLine="1"/>
        <w:rPr>
          <w:rFonts w:cs="Arial"/>
          <w:sz w:val="20"/>
        </w:rPr>
      </w:pPr>
    </w:p>
    <w:p w14:paraId="0D0FD4C6" w14:textId="337DEEBE" w:rsidR="005E2447" w:rsidRPr="00283A18" w:rsidRDefault="00C16302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86541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3A1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E2447"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="005E2447" w:rsidRPr="00283A18">
        <w:rPr>
          <w:rFonts w:cs="Arial"/>
          <w:b/>
        </w:rPr>
        <w:t xml:space="preserve">2 </w:t>
      </w:r>
      <w:r w:rsidR="005E2447" w:rsidRPr="00283A18">
        <w:rPr>
          <w:rFonts w:cs="Arial"/>
          <w:b/>
        </w:rPr>
        <w:tab/>
      </w:r>
      <w:r w:rsidR="005E2447" w:rsidRPr="00283A18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="005E2447" w:rsidRPr="00283A18">
        <w:rPr>
          <w:rFonts w:cs="Arial"/>
          <w:b/>
        </w:rPr>
        <w:t xml:space="preserve"> Gleisfeldvernetzung</w:t>
      </w:r>
    </w:p>
    <w:p w14:paraId="601C5A7D" w14:textId="77777777" w:rsidR="009271FB" w:rsidRPr="00E3770D" w:rsidRDefault="009271FB" w:rsidP="005E2447">
      <w:pPr>
        <w:ind w:left="2552" w:firstLine="1"/>
        <w:rPr>
          <w:rFonts w:cs="Arial"/>
          <w:i/>
          <w:sz w:val="18"/>
        </w:rPr>
      </w:pPr>
    </w:p>
    <w:p w14:paraId="3AC85C1E" w14:textId="013CB34A" w:rsidR="003E3087" w:rsidRPr="00283A18" w:rsidRDefault="003E3087" w:rsidP="00451BD8">
      <w:pPr>
        <w:ind w:left="567" w:firstLine="425"/>
        <w:rPr>
          <w:rFonts w:cs="Arial"/>
          <w:b/>
        </w:rPr>
      </w:pPr>
      <w:r w:rsidRPr="00283A18">
        <w:rPr>
          <w:rFonts w:cs="Arial"/>
        </w:rPr>
        <w:tab/>
      </w:r>
      <w:sdt>
        <w:sdtPr>
          <w:rPr>
            <w:rFonts w:cs="Arial"/>
            <w:b/>
          </w:rPr>
          <w:id w:val="-211896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83A1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Pr="00283A18">
        <w:rPr>
          <w:rFonts w:cs="Arial"/>
          <w:b/>
        </w:rPr>
        <w:t>2a</w:t>
      </w:r>
      <w:r w:rsidRPr="00283A18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Pr="00283A18">
        <w:rPr>
          <w:rFonts w:cs="Arial"/>
          <w:b/>
        </w:rPr>
        <w:t xml:space="preserve"> Gleisfeldkonzentrator (GFK)</w:t>
      </w:r>
    </w:p>
    <w:p w14:paraId="3A0780BD" w14:textId="10B6BD35" w:rsidR="003E3087" w:rsidRPr="00283A18" w:rsidRDefault="003E3087" w:rsidP="00451BD8">
      <w:pPr>
        <w:ind w:left="567" w:firstLine="425"/>
        <w:rPr>
          <w:rFonts w:cs="Arial"/>
          <w:b/>
        </w:rPr>
      </w:pPr>
      <w:r w:rsidRPr="00283A18">
        <w:rPr>
          <w:rFonts w:cs="Arial"/>
        </w:rPr>
        <w:tab/>
      </w:r>
      <w:sdt>
        <w:sdtPr>
          <w:rPr>
            <w:rFonts w:cs="Arial"/>
            <w:b/>
          </w:rPr>
          <w:id w:val="1635527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83A1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Pr="00283A18">
        <w:rPr>
          <w:rFonts w:cs="Arial"/>
          <w:b/>
        </w:rPr>
        <w:t>2b</w:t>
      </w:r>
      <w:r w:rsidRPr="00283A18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Pr="00283A18">
        <w:rPr>
          <w:rFonts w:cs="Arial"/>
          <w:b/>
        </w:rPr>
        <w:t xml:space="preserve"> Feldelement Anschlusskasten (FeAk)</w:t>
      </w:r>
    </w:p>
    <w:p w14:paraId="4CE2AB60" w14:textId="3157C353" w:rsidR="00C451E3" w:rsidRPr="00C451E3" w:rsidRDefault="00C451E3" w:rsidP="00451BD8">
      <w:pPr>
        <w:ind w:left="1843"/>
        <w:rPr>
          <w:rFonts w:cs="Arial"/>
          <w:i/>
          <w:sz w:val="20"/>
        </w:rPr>
      </w:pPr>
      <w:r w:rsidRPr="00C451E3">
        <w:rPr>
          <w:rFonts w:cs="Arial"/>
          <w:i/>
          <w:sz w:val="18"/>
        </w:rPr>
        <w:t>.</w:t>
      </w:r>
    </w:p>
    <w:p w14:paraId="055E04AB" w14:textId="77777777" w:rsidR="009271FB" w:rsidRDefault="009271FB" w:rsidP="003741EA">
      <w:pPr>
        <w:ind w:left="1700" w:firstLine="425"/>
        <w:rPr>
          <w:rFonts w:cs="Arial"/>
          <w:sz w:val="20"/>
        </w:rPr>
      </w:pPr>
    </w:p>
    <w:p w14:paraId="02E5BBE9" w14:textId="1B103046" w:rsidR="003741EA" w:rsidRPr="00283A18" w:rsidRDefault="00C16302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5713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41EA"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="003741EA" w:rsidRPr="00283A18">
        <w:rPr>
          <w:rFonts w:cs="Arial"/>
          <w:b/>
        </w:rPr>
        <w:t xml:space="preserve">3 </w:t>
      </w:r>
      <w:r w:rsidR="003741EA" w:rsidRPr="00283A18">
        <w:rPr>
          <w:rFonts w:cs="Arial"/>
          <w:b/>
        </w:rPr>
        <w:tab/>
      </w:r>
      <w:r w:rsidR="001843C6">
        <w:rPr>
          <w:rFonts w:cs="Arial"/>
          <w:b/>
        </w:rPr>
        <w:tab/>
      </w:r>
      <w:r w:rsidR="001843C6">
        <w:rPr>
          <w:rFonts w:cs="Arial"/>
          <w:b/>
        </w:rPr>
        <w:tab/>
      </w:r>
      <w:r w:rsidR="003741EA" w:rsidRPr="00283A18">
        <w:rPr>
          <w:rFonts w:cs="Arial"/>
          <w:b/>
        </w:rPr>
        <w:t>- Feldelemente</w:t>
      </w:r>
    </w:p>
    <w:p w14:paraId="75D8B20F" w14:textId="77777777" w:rsidR="009271FB" w:rsidRPr="009271FB" w:rsidRDefault="009271FB" w:rsidP="009271FB">
      <w:pPr>
        <w:ind w:left="2977"/>
        <w:rPr>
          <w:rFonts w:cs="Arial"/>
          <w:i/>
          <w:sz w:val="18"/>
        </w:rPr>
      </w:pPr>
    </w:p>
    <w:p w14:paraId="1533E0F6" w14:textId="0D96A106" w:rsidR="00D902EE" w:rsidRPr="00283A18" w:rsidRDefault="00D902EE" w:rsidP="00451BD8">
      <w:pPr>
        <w:ind w:left="567" w:firstLine="425"/>
        <w:rPr>
          <w:rFonts w:cs="Arial"/>
          <w:b/>
        </w:rPr>
      </w:pPr>
      <w:r w:rsidRPr="00283A18">
        <w:rPr>
          <w:rFonts w:cs="Arial"/>
        </w:rPr>
        <w:tab/>
      </w:r>
      <w:sdt>
        <w:sdtPr>
          <w:rPr>
            <w:rFonts w:cs="Arial"/>
            <w:b/>
          </w:rPr>
          <w:id w:val="888070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4FA" w:rsidRPr="00283A1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Pr="00283A18">
        <w:rPr>
          <w:rFonts w:cs="Arial"/>
          <w:b/>
        </w:rPr>
        <w:t>3a</w:t>
      </w:r>
      <w:r w:rsidRPr="00283A18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Pr="00283A18">
        <w:rPr>
          <w:rFonts w:cs="Arial"/>
          <w:b/>
        </w:rPr>
        <w:t xml:space="preserve"> Teilsystem Lichtsignal</w:t>
      </w:r>
    </w:p>
    <w:p w14:paraId="6DCB308C" w14:textId="66AC27F6" w:rsidR="00D902EE" w:rsidRPr="00283A18" w:rsidRDefault="00D902EE" w:rsidP="00451BD8">
      <w:pPr>
        <w:ind w:left="567" w:firstLine="425"/>
        <w:rPr>
          <w:rFonts w:cs="Arial"/>
          <w:b/>
        </w:rPr>
      </w:pPr>
      <w:r w:rsidRPr="00283A18">
        <w:rPr>
          <w:rFonts w:cs="Arial"/>
        </w:rPr>
        <w:tab/>
      </w:r>
      <w:sdt>
        <w:sdtPr>
          <w:rPr>
            <w:rFonts w:cs="Arial"/>
            <w:b/>
          </w:rPr>
          <w:id w:val="1614326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83A1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843C6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Del="007A30BF">
        <w:rPr>
          <w:rFonts w:cs="Arial"/>
          <w:b/>
        </w:rPr>
        <w:t xml:space="preserve"> </w:t>
      </w:r>
      <w:r w:rsidR="001843C6">
        <w:rPr>
          <w:rFonts w:cs="Arial"/>
          <w:b/>
        </w:rPr>
        <w:t>3b</w:t>
      </w:r>
      <w:r w:rsidR="001843C6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Pr="00283A18">
        <w:rPr>
          <w:rFonts w:cs="Arial"/>
          <w:b/>
        </w:rPr>
        <w:t xml:space="preserve"> Teilsystem Weiche</w:t>
      </w:r>
    </w:p>
    <w:p w14:paraId="05831172" w14:textId="7585FED3" w:rsidR="00D902EE" w:rsidRPr="00433B12" w:rsidRDefault="00D902EE" w:rsidP="00451BD8">
      <w:pPr>
        <w:ind w:left="567" w:firstLine="425"/>
        <w:rPr>
          <w:rFonts w:cs="Arial"/>
          <w:b/>
        </w:rPr>
      </w:pPr>
      <w:r w:rsidRPr="00283A18">
        <w:rPr>
          <w:rFonts w:cs="Arial"/>
        </w:rPr>
        <w:tab/>
      </w:r>
      <w:sdt>
        <w:sdtPr>
          <w:rPr>
            <w:rFonts w:cs="Arial"/>
            <w:b/>
          </w:rPr>
          <w:id w:val="-485474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33B1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843C6" w:rsidRPr="00433B12">
        <w:rPr>
          <w:rFonts w:cs="Arial"/>
          <w:b/>
        </w:rPr>
        <w:t xml:space="preserve"> </w:t>
      </w:r>
      <w:r w:rsidR="007A30BF" w:rsidRPr="00433B12">
        <w:rPr>
          <w:rFonts w:cs="Arial"/>
          <w:b/>
        </w:rPr>
        <w:t>Modul</w:t>
      </w:r>
      <w:r w:rsidR="007A30BF" w:rsidRPr="00433B12" w:rsidDel="007A30BF">
        <w:rPr>
          <w:rFonts w:cs="Arial"/>
          <w:b/>
        </w:rPr>
        <w:t xml:space="preserve"> </w:t>
      </w:r>
      <w:r w:rsidR="001843C6" w:rsidRPr="00433B12">
        <w:rPr>
          <w:rFonts w:cs="Arial"/>
          <w:b/>
        </w:rPr>
        <w:t xml:space="preserve">3c </w:t>
      </w:r>
      <w:r w:rsidR="001843C6" w:rsidRPr="00433B12">
        <w:rPr>
          <w:rFonts w:cs="Arial"/>
          <w:b/>
        </w:rPr>
        <w:tab/>
      </w:r>
      <w:r w:rsidR="001843C6" w:rsidRPr="00433B12">
        <w:rPr>
          <w:rFonts w:cs="Arial"/>
          <w:b/>
        </w:rPr>
        <w:tab/>
        <w:t>-</w:t>
      </w:r>
      <w:r w:rsidRPr="00433B12">
        <w:rPr>
          <w:rFonts w:cs="Arial"/>
          <w:b/>
        </w:rPr>
        <w:t xml:space="preserve"> Teilsystem Achszähler</w:t>
      </w:r>
    </w:p>
    <w:p w14:paraId="24EFB6FB" w14:textId="00CACA69" w:rsidR="00D902EE" w:rsidRPr="00433B12" w:rsidRDefault="00D902EE" w:rsidP="00451BD8">
      <w:pPr>
        <w:ind w:left="567" w:firstLine="425"/>
        <w:rPr>
          <w:rFonts w:cs="Arial"/>
        </w:rPr>
      </w:pPr>
      <w:r w:rsidRPr="00433B12">
        <w:rPr>
          <w:rFonts w:cs="Arial"/>
        </w:rPr>
        <w:tab/>
      </w:r>
    </w:p>
    <w:p w14:paraId="3D6E3C68" w14:textId="54B31788" w:rsidR="003741EA" w:rsidRPr="00433B12" w:rsidRDefault="003741EA" w:rsidP="00451BD8">
      <w:pPr>
        <w:ind w:left="567" w:firstLine="425"/>
        <w:rPr>
          <w:rFonts w:cs="Arial"/>
          <w:b/>
          <w:strike/>
        </w:rPr>
      </w:pPr>
    </w:p>
    <w:p w14:paraId="65590D87" w14:textId="77777777" w:rsidR="006F53C4" w:rsidRPr="00433B12" w:rsidRDefault="006F53C4" w:rsidP="00451BD8">
      <w:pPr>
        <w:ind w:left="1418"/>
        <w:rPr>
          <w:rFonts w:cs="Arial"/>
          <w:i/>
          <w:sz w:val="18"/>
        </w:rPr>
      </w:pPr>
    </w:p>
    <w:p w14:paraId="44CE5014" w14:textId="51B79F36" w:rsidR="003741EA" w:rsidRPr="00283A18" w:rsidRDefault="00C16302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1640386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41EA"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="003741EA" w:rsidRPr="00283A18">
        <w:rPr>
          <w:rFonts w:cs="Arial"/>
          <w:b/>
        </w:rPr>
        <w:t xml:space="preserve">9 </w:t>
      </w:r>
      <w:r w:rsidR="003741EA" w:rsidRPr="00283A18">
        <w:rPr>
          <w:rFonts w:cs="Arial"/>
          <w:b/>
        </w:rPr>
        <w:tab/>
      </w:r>
      <w:r w:rsidR="005E2447" w:rsidRPr="00283A18">
        <w:rPr>
          <w:rFonts w:cs="Arial"/>
          <w:b/>
        </w:rPr>
        <w:tab/>
      </w:r>
      <w:r w:rsidR="001843C6">
        <w:rPr>
          <w:rFonts w:cs="Arial"/>
          <w:b/>
        </w:rPr>
        <w:tab/>
      </w:r>
      <w:r w:rsidR="003741EA" w:rsidRPr="00283A18">
        <w:rPr>
          <w:rFonts w:cs="Arial"/>
          <w:b/>
        </w:rPr>
        <w:t>- MDM</w:t>
      </w:r>
    </w:p>
    <w:p w14:paraId="4FF8EF48" w14:textId="77777777" w:rsidR="00451BD8" w:rsidRPr="00A64D60" w:rsidRDefault="00451BD8" w:rsidP="00451BD8">
      <w:pPr>
        <w:ind w:left="1418"/>
        <w:rPr>
          <w:rFonts w:cs="Arial"/>
          <w:sz w:val="20"/>
        </w:rPr>
      </w:pPr>
    </w:p>
    <w:p w14:paraId="1C008EE6" w14:textId="1412BC18" w:rsidR="003741EA" w:rsidRPr="00DC56E3" w:rsidRDefault="00AE2492" w:rsidP="00AE2492">
      <w:pPr>
        <w:ind w:left="850"/>
        <w:rPr>
          <w:rFonts w:cs="Arial"/>
          <w:b/>
        </w:rPr>
      </w:pPr>
      <w:r>
        <w:rPr>
          <w:rFonts w:cs="Arial"/>
        </w:rPr>
        <w:t xml:space="preserve"> </w:t>
      </w:r>
      <w:r w:rsidR="003741EA" w:rsidRPr="00DC56E3">
        <w:rPr>
          <w:rFonts w:cs="Arial"/>
        </w:rPr>
        <w:t xml:space="preserve"> </w:t>
      </w:r>
      <w:sdt>
        <w:sdtPr>
          <w:rPr>
            <w:rFonts w:cs="Arial"/>
            <w:b/>
          </w:rPr>
          <w:id w:val="-2090994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307C45">
        <w:rPr>
          <w:rFonts w:cs="Arial"/>
          <w:i/>
          <w:sz w:val="18"/>
        </w:rPr>
        <w:t xml:space="preserve"> </w:t>
      </w:r>
      <w:r w:rsidR="007A30BF">
        <w:rPr>
          <w:rFonts w:cs="Arial"/>
          <w:b/>
        </w:rPr>
        <w:t>Modul</w:t>
      </w:r>
      <w:r w:rsidR="007A30BF" w:rsidRPr="00DC56E3" w:rsidDel="007A30BF">
        <w:rPr>
          <w:rFonts w:cs="Arial"/>
          <w:b/>
        </w:rPr>
        <w:t xml:space="preserve"> </w:t>
      </w:r>
      <w:r w:rsidR="003741EA" w:rsidRPr="00DC56E3">
        <w:rPr>
          <w:rFonts w:cs="Arial"/>
          <w:b/>
        </w:rPr>
        <w:t xml:space="preserve">X </w:t>
      </w:r>
      <w:r w:rsidR="003741EA" w:rsidRPr="00DC56E3">
        <w:rPr>
          <w:rFonts w:cs="Arial"/>
          <w:b/>
        </w:rPr>
        <w:tab/>
      </w:r>
      <w:r w:rsidR="005E2447" w:rsidRPr="00DC56E3">
        <w:rPr>
          <w:rFonts w:cs="Arial"/>
          <w:b/>
        </w:rPr>
        <w:tab/>
      </w:r>
      <w:r w:rsidR="001843C6" w:rsidRPr="00DC56E3">
        <w:rPr>
          <w:rFonts w:cs="Arial"/>
          <w:b/>
        </w:rPr>
        <w:tab/>
      </w:r>
      <w:r w:rsidR="003741EA" w:rsidRPr="00DC56E3">
        <w:rPr>
          <w:rFonts w:cs="Arial"/>
          <w:b/>
        </w:rPr>
        <w:t>- Blockanpassung zu Nachbarstellwerken</w:t>
      </w:r>
    </w:p>
    <w:p w14:paraId="570B3136" w14:textId="77777777" w:rsidR="00451BD8" w:rsidRPr="00FD2AE2" w:rsidRDefault="00451BD8" w:rsidP="00451BD8">
      <w:pPr>
        <w:ind w:left="1418"/>
        <w:rPr>
          <w:rFonts w:cs="Arial"/>
          <w:i/>
          <w:sz w:val="18"/>
        </w:rPr>
      </w:pPr>
    </w:p>
    <w:p w14:paraId="636BB743" w14:textId="2DC6ADED" w:rsidR="00856D1B" w:rsidRPr="00283A18" w:rsidRDefault="00C16302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-2045514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9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41EA" w:rsidRPr="00283A18">
        <w:rPr>
          <w:rFonts w:cs="Arial"/>
          <w:b/>
        </w:rPr>
        <w:t xml:space="preserve"> </w:t>
      </w:r>
      <w:r w:rsidR="007A30BF">
        <w:rPr>
          <w:rFonts w:cs="Arial"/>
          <w:b/>
        </w:rPr>
        <w:t>Modul</w:t>
      </w:r>
      <w:r w:rsidR="007A30BF" w:rsidRPr="00283A18" w:rsidDel="007A30BF">
        <w:rPr>
          <w:rFonts w:cs="Arial"/>
          <w:b/>
        </w:rPr>
        <w:t xml:space="preserve"> </w:t>
      </w:r>
      <w:r w:rsidR="003741EA" w:rsidRPr="00283A18">
        <w:rPr>
          <w:rFonts w:cs="Arial"/>
          <w:b/>
        </w:rPr>
        <w:t xml:space="preserve">SI </w:t>
      </w:r>
      <w:r w:rsidR="005E2447" w:rsidRPr="00283A18">
        <w:rPr>
          <w:rFonts w:cs="Arial"/>
          <w:b/>
        </w:rPr>
        <w:tab/>
      </w:r>
      <w:r w:rsidR="001843C6">
        <w:rPr>
          <w:rFonts w:cs="Arial"/>
          <w:b/>
        </w:rPr>
        <w:tab/>
      </w:r>
      <w:r w:rsidR="001843C6">
        <w:rPr>
          <w:rFonts w:cs="Arial"/>
          <w:b/>
        </w:rPr>
        <w:tab/>
        <w:t>-</w:t>
      </w:r>
      <w:r w:rsidR="003741EA" w:rsidRPr="00283A18">
        <w:rPr>
          <w:rFonts w:cs="Arial"/>
          <w:b/>
        </w:rPr>
        <w:t xml:space="preserve"> Systemintegration</w:t>
      </w:r>
    </w:p>
    <w:bookmarkEnd w:id="1"/>
    <w:p w14:paraId="78ECC23B" w14:textId="77777777" w:rsidR="00307C45" w:rsidRDefault="00307C45" w:rsidP="00856D1B">
      <w:pPr>
        <w:ind w:left="1700" w:firstLine="425"/>
        <w:rPr>
          <w:rFonts w:cs="Arial"/>
          <w:sz w:val="20"/>
        </w:rPr>
      </w:pPr>
    </w:p>
    <w:p w14:paraId="2DE4486C" w14:textId="77777777" w:rsidR="00FD2AE2" w:rsidRDefault="00FD2AE2" w:rsidP="00290000">
      <w:pPr>
        <w:rPr>
          <w:rFonts w:cs="Arial"/>
          <w:sz w:val="20"/>
        </w:rPr>
      </w:pPr>
    </w:p>
    <w:p w14:paraId="74C5DB67" w14:textId="77777777" w:rsidR="00D902EE" w:rsidRDefault="00D902EE" w:rsidP="00D902EE">
      <w:pPr>
        <w:rPr>
          <w:rFonts w:cs="Arial"/>
          <w:sz w:val="20"/>
        </w:rPr>
      </w:pPr>
    </w:p>
    <w:p w14:paraId="657EF122" w14:textId="6EA3542D" w:rsidR="00831498" w:rsidRDefault="0083149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AFD2DFF" w14:textId="77777777" w:rsidR="002F256F" w:rsidRDefault="00932523" w:rsidP="002F256F">
      <w:pPr>
        <w:pStyle w:val="berschrift2"/>
      </w:pPr>
      <w:bookmarkStart w:id="2" w:name="_Toc520724392"/>
      <w:r>
        <w:lastRenderedPageBreak/>
        <w:t>Mustervorlage für die Ref</w:t>
      </w:r>
      <w:r w:rsidR="002F256F">
        <w:t>erenzen</w:t>
      </w:r>
      <w:bookmarkEnd w:id="2"/>
    </w:p>
    <w:p w14:paraId="4DDA5D43" w14:textId="77777777" w:rsidR="00932523" w:rsidRDefault="00932523" w:rsidP="00932523">
      <w:pPr>
        <w:rPr>
          <w:rFonts w:cs="Arial"/>
          <w:b/>
          <w:color w:val="auto"/>
          <w:sz w:val="20"/>
        </w:rPr>
      </w:pPr>
    </w:p>
    <w:p w14:paraId="4D38B412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Allgemeine Angaben zur Referenz</w:t>
      </w:r>
    </w:p>
    <w:p w14:paraId="1361037D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Projektbezeichnung: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BCF89EF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Auftraggeber/Bauherr: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3EB6027" w14:textId="77777777" w:rsidR="00932523" w:rsidRPr="000073DC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Kontaktperson beim Auftraggeber (Name und Telefon):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7D49933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62061BFB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zur vertraglichen Bindung</w:t>
      </w:r>
    </w:p>
    <w:p w14:paraId="1F6C5FF3" w14:textId="77777777" w:rsidR="00932523" w:rsidRDefault="00932523" w:rsidP="00932523">
      <w:pPr>
        <w:rPr>
          <w:rFonts w:cs="Arial"/>
          <w:sz w:val="20"/>
        </w:rPr>
      </w:pPr>
      <w:r>
        <w:rPr>
          <w:rFonts w:cs="Arial"/>
          <w:sz w:val="20"/>
        </w:rPr>
        <w:t>Vertragsgrundlage</w:t>
      </w:r>
      <w:r w:rsidR="00893045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(Modulvertrag, Einzelvertrag, etc.):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</w:t>
      </w:r>
    </w:p>
    <w:p w14:paraId="1BA9B91B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Einzelner Auftragnehmer: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92F13C1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ARGE-Partner: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E15AFDF" w14:textId="77777777" w:rsidR="00932523" w:rsidRDefault="00932523" w:rsidP="00932523">
      <w:pPr>
        <w:rPr>
          <w:rFonts w:cs="Arial"/>
          <w:sz w:val="20"/>
        </w:rPr>
      </w:pPr>
      <w:r w:rsidRPr="00A735C6">
        <w:rPr>
          <w:rFonts w:cs="Arial"/>
          <w:color w:val="auto"/>
          <w:sz w:val="20"/>
        </w:rPr>
        <w:t>Nachunternehmer: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108F945" w14:textId="77777777" w:rsidR="00932523" w:rsidRDefault="00932523" w:rsidP="00932523">
      <w:pPr>
        <w:rPr>
          <w:rFonts w:cs="Arial"/>
          <w:sz w:val="20"/>
        </w:rPr>
      </w:pPr>
    </w:p>
    <w:p w14:paraId="704F9E43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 Auftragssummen</w:t>
      </w:r>
    </w:p>
    <w:p w14:paraId="39775425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Gesamtauftragssumme: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Eigenleistung: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Leistung durch ARGE-Partner: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Leistung durch Nachunternehmer: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1E3E72F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0F28C474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zum Zeitraum der Leistungserbringung</w:t>
      </w:r>
    </w:p>
    <w:p w14:paraId="2A054978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>
        <w:rPr>
          <w:rFonts w:cs="Arial"/>
          <w:color w:val="auto"/>
          <w:sz w:val="20"/>
        </w:rPr>
        <w:t xml:space="preserve">Beginn: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7E04455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Ende</w:t>
      </w:r>
      <w:r>
        <w:rPr>
          <w:rFonts w:cs="Arial"/>
          <w:color w:val="auto"/>
          <w:sz w:val="20"/>
        </w:rPr>
        <w:t xml:space="preserve">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1AA2C25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586C7B48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 ausgeführten Leistungen</w:t>
      </w:r>
    </w:p>
    <w:p w14:paraId="54C24BF3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(stichpunktartige Beschreibung der ausgeführten Leistungen)</w:t>
      </w:r>
    </w:p>
    <w:p w14:paraId="3CE89E77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A735C6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735C6">
        <w:rPr>
          <w:rFonts w:cs="Arial"/>
          <w:sz w:val="20"/>
        </w:rPr>
        <w:instrText xml:space="preserve"> FORMTEXT </w:instrText>
      </w:r>
      <w:r w:rsidRPr="00A735C6">
        <w:rPr>
          <w:rFonts w:cs="Arial"/>
          <w:sz w:val="20"/>
        </w:rPr>
      </w:r>
      <w:r w:rsidRPr="00A735C6">
        <w:rPr>
          <w:rFonts w:cs="Arial"/>
          <w:sz w:val="20"/>
        </w:rPr>
        <w:fldChar w:fldCharType="separate"/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A735C6">
        <w:rPr>
          <w:rFonts w:cs="Arial"/>
          <w:sz w:val="20"/>
        </w:rPr>
        <w:fldChar w:fldCharType="end"/>
      </w:r>
    </w:p>
    <w:p w14:paraId="4314185E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4F79F85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AAF9532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CFB7DF3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71BA47F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7A829871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7F1F0E13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 xml:space="preserve">Angaben </w:t>
      </w:r>
      <w:proofErr w:type="gramStart"/>
      <w:r w:rsidRPr="00BD63DB">
        <w:rPr>
          <w:rFonts w:cs="Arial"/>
          <w:b/>
          <w:color w:val="auto"/>
          <w:sz w:val="20"/>
        </w:rPr>
        <w:t>zu angewendete technische Spezifikationen</w:t>
      </w:r>
      <w:proofErr w:type="gramEnd"/>
      <w:r w:rsidRPr="00BD63DB">
        <w:rPr>
          <w:rFonts w:cs="Arial"/>
          <w:b/>
          <w:color w:val="auto"/>
          <w:sz w:val="20"/>
        </w:rPr>
        <w:t>/Standards und Regelwerken der DB AG</w:t>
      </w:r>
    </w:p>
    <w:p w14:paraId="656BE5D0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A735C6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735C6">
        <w:rPr>
          <w:rFonts w:cs="Arial"/>
          <w:sz w:val="20"/>
        </w:rPr>
        <w:instrText xml:space="preserve"> FORMTEXT </w:instrText>
      </w:r>
      <w:r w:rsidRPr="00A735C6">
        <w:rPr>
          <w:rFonts w:cs="Arial"/>
          <w:sz w:val="20"/>
        </w:rPr>
      </w:r>
      <w:r w:rsidRPr="00A735C6">
        <w:rPr>
          <w:rFonts w:cs="Arial"/>
          <w:sz w:val="20"/>
        </w:rPr>
        <w:fldChar w:fldCharType="separate"/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A735C6">
        <w:rPr>
          <w:rFonts w:cs="Arial"/>
          <w:sz w:val="20"/>
        </w:rPr>
        <w:fldChar w:fldCharType="end"/>
      </w:r>
    </w:p>
    <w:p w14:paraId="775C4097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926CD81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0A69006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20F01EEF" w14:textId="77777777" w:rsidR="00932523" w:rsidRDefault="00932523" w:rsidP="00932523">
      <w:pPr>
        <w:pBdr>
          <w:bottom w:val="single" w:sz="12" w:space="1" w:color="auto"/>
        </w:pBdr>
        <w:rPr>
          <w:rFonts w:cs="Arial"/>
          <w:color w:val="auto"/>
          <w:sz w:val="20"/>
        </w:rPr>
      </w:pPr>
    </w:p>
    <w:p w14:paraId="36DF67C1" w14:textId="77777777" w:rsidR="00932523" w:rsidRDefault="00932523" w:rsidP="00932523">
      <w:p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39C220B" w14:textId="77777777" w:rsidR="00932523" w:rsidRPr="00C6360A" w:rsidRDefault="00932523" w:rsidP="00932523">
      <w:pPr>
        <w:spacing w:before="60" w:after="60"/>
        <w:rPr>
          <w:rFonts w:ascii="Arial" w:hAnsi="Arial" w:cs="Arial"/>
          <w:b/>
          <w:bCs/>
        </w:rPr>
      </w:pPr>
      <w:r w:rsidRPr="00C6360A">
        <w:rPr>
          <w:rFonts w:ascii="Arial" w:hAnsi="Arial" w:cs="Arial"/>
          <w:b/>
          <w:bCs/>
        </w:rPr>
        <w:t>Bestätigung durch den Auftraggeber/Bauherren</w:t>
      </w:r>
    </w:p>
    <w:p w14:paraId="07D2CC0D" w14:textId="77777777" w:rsidR="00932523" w:rsidRPr="00C6360A" w:rsidRDefault="00932523" w:rsidP="00932523">
      <w:pPr>
        <w:tabs>
          <w:tab w:val="left" w:pos="851"/>
          <w:tab w:val="right" w:leader="dot" w:pos="8931"/>
        </w:tabs>
        <w:spacing w:before="120"/>
        <w:rPr>
          <w:rFonts w:cs="Arial"/>
        </w:rPr>
      </w:pPr>
      <w:r w:rsidRPr="00C6360A">
        <w:rPr>
          <w:rFonts w:cs="Arial"/>
        </w:rPr>
        <w:t>Die Baumaßnahme ist abgeschlossen.</w:t>
      </w:r>
      <w:r w:rsidRPr="00C6360A">
        <w:rPr>
          <w:rFonts w:cs="Arial"/>
        </w:rPr>
        <w:tab/>
      </w:r>
      <w:bookmarkStart w:id="3" w:name="Ref_Bau_abges_J_A2"/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3"/>
      <w:r w:rsidRPr="00C6360A">
        <w:rPr>
          <w:rFonts w:cs="Arial"/>
        </w:rPr>
        <w:t xml:space="preserve">ja   </w:t>
      </w:r>
      <w:bookmarkStart w:id="4" w:name="Ref_Bau_abges_N_A2"/>
      <w:r w:rsidRPr="00C6360A">
        <w:rPr>
          <w:rFonts w:cs="Arial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4"/>
      <w:r w:rsidRPr="00C6360A">
        <w:rPr>
          <w:rFonts w:cs="Arial"/>
        </w:rPr>
        <w:t xml:space="preserve"> nein</w:t>
      </w:r>
    </w:p>
    <w:p w14:paraId="3CEAD036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>Die Arbeiten wurden unter Einfluss des</w:t>
      </w:r>
    </w:p>
    <w:p w14:paraId="17427805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Eisenbahnbetriebs ausgeführt.</w:t>
      </w:r>
      <w:r w:rsidRPr="00C6360A">
        <w:rPr>
          <w:rFonts w:cs="Arial"/>
        </w:rPr>
        <w:tab/>
      </w:r>
      <w:bookmarkStart w:id="5" w:name="Ref_unt_EbBetr_J_A2"/>
      <w:r w:rsidRPr="00C6360A">
        <w:rPr>
          <w:rFonts w:cs="Arial"/>
        </w:rPr>
        <w:fldChar w:fldCharType="begin">
          <w:ffData>
            <w:name w:val="Ref_unt_EbBetr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5"/>
      <w:r w:rsidRPr="00C6360A">
        <w:rPr>
          <w:rFonts w:cs="Arial"/>
        </w:rPr>
        <w:t xml:space="preserve">ja   </w:t>
      </w:r>
      <w:bookmarkStart w:id="6" w:name="Ref_unt_EbBetr_N_A2"/>
      <w:r w:rsidRPr="00C6360A">
        <w:rPr>
          <w:rFonts w:cs="Arial"/>
        </w:rPr>
        <w:fldChar w:fldCharType="begin">
          <w:ffData>
            <w:name w:val="Ref_unt_EbBetr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6"/>
      <w:r w:rsidRPr="00C6360A">
        <w:rPr>
          <w:rFonts w:cs="Arial"/>
        </w:rPr>
        <w:t xml:space="preserve"> nein</w:t>
      </w:r>
    </w:p>
    <w:p w14:paraId="6C030778" w14:textId="77777777" w:rsidR="00932523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</w:p>
    <w:p w14:paraId="4B427483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Die vertraglich vereinbarten Leistungen wurden</w:t>
      </w:r>
    </w:p>
    <w:p w14:paraId="4F7CB169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fachtechnisch kompetent erbracht</w:t>
      </w:r>
      <w:r w:rsidRPr="00C6360A">
        <w:rPr>
          <w:rFonts w:cs="Arial"/>
        </w:rPr>
        <w:tab/>
      </w:r>
      <w:bookmarkStart w:id="7" w:name="Ref_facht_komp_J_A2"/>
      <w:r w:rsidRPr="00C6360A">
        <w:rPr>
          <w:rFonts w:cs="Arial"/>
        </w:rPr>
        <w:fldChar w:fldCharType="begin">
          <w:ffData>
            <w:name w:val="Ref_facht_komp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7"/>
      <w:r w:rsidRPr="00C6360A">
        <w:rPr>
          <w:rFonts w:cs="Arial"/>
        </w:rPr>
        <w:t xml:space="preserve"> ja   </w:t>
      </w:r>
      <w:bookmarkStart w:id="8" w:name="Ref_facht_komp_N_A2"/>
      <w:r w:rsidRPr="00C6360A">
        <w:rPr>
          <w:rFonts w:cs="Arial"/>
        </w:rPr>
        <w:fldChar w:fldCharType="begin">
          <w:ffData>
            <w:name w:val="Ref_facht_komp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8"/>
      <w:r w:rsidRPr="00C6360A">
        <w:rPr>
          <w:rFonts w:cs="Arial"/>
        </w:rPr>
        <w:t xml:space="preserve"> nein</w:t>
      </w:r>
    </w:p>
    <w:p w14:paraId="7DAEF197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vollständig erbracht</w:t>
      </w:r>
      <w:r w:rsidRPr="00C6360A">
        <w:rPr>
          <w:rFonts w:cs="Arial"/>
        </w:rPr>
        <w:tab/>
      </w:r>
      <w:bookmarkStart w:id="9" w:name="Ref_vollständ_J_A2"/>
      <w:r w:rsidRPr="00C6360A">
        <w:rPr>
          <w:rFonts w:cs="Arial"/>
        </w:rPr>
        <w:fldChar w:fldCharType="begin">
          <w:ffData>
            <w:name w:val="Ref_vollständ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9"/>
      <w:r w:rsidRPr="00C6360A">
        <w:rPr>
          <w:rFonts w:cs="Arial"/>
        </w:rPr>
        <w:t xml:space="preserve"> ja   </w:t>
      </w:r>
      <w:bookmarkStart w:id="10" w:name="Ref_vollständ_N_A2"/>
      <w:r w:rsidRPr="00C6360A">
        <w:rPr>
          <w:rFonts w:cs="Arial"/>
        </w:rPr>
        <w:fldChar w:fldCharType="begin">
          <w:ffData>
            <w:name w:val="Ref_vollständ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0"/>
      <w:r w:rsidRPr="00C6360A">
        <w:rPr>
          <w:rFonts w:cs="Arial"/>
        </w:rPr>
        <w:t xml:space="preserve"> nein</w:t>
      </w:r>
    </w:p>
    <w:p w14:paraId="3B773600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termingerecht abgeschlossen</w:t>
      </w:r>
      <w:r w:rsidRPr="00C6360A">
        <w:rPr>
          <w:rFonts w:cs="Arial"/>
        </w:rPr>
        <w:tab/>
      </w:r>
      <w:bookmarkStart w:id="11" w:name="Ref_terminger_J_A2"/>
      <w:r w:rsidRPr="00C6360A">
        <w:rPr>
          <w:rFonts w:cs="Arial"/>
        </w:rPr>
        <w:fldChar w:fldCharType="begin">
          <w:ffData>
            <w:name w:val="Ref_terminger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1"/>
      <w:r w:rsidRPr="00C6360A">
        <w:rPr>
          <w:rFonts w:cs="Arial"/>
        </w:rPr>
        <w:t xml:space="preserve"> ja   </w:t>
      </w:r>
      <w:bookmarkStart w:id="12" w:name="Ref_terminger_N_A2"/>
      <w:r w:rsidRPr="00C6360A">
        <w:rPr>
          <w:rFonts w:cs="Arial"/>
        </w:rPr>
        <w:fldChar w:fldCharType="begin">
          <w:ffData>
            <w:name w:val="Ref_terminger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C16302">
        <w:rPr>
          <w:rFonts w:cs="Arial"/>
        </w:rPr>
      </w:r>
      <w:r w:rsidR="00C16302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2"/>
      <w:r w:rsidRPr="00C6360A">
        <w:rPr>
          <w:rFonts w:cs="Arial"/>
        </w:rPr>
        <w:t xml:space="preserve"> nein</w:t>
      </w:r>
    </w:p>
    <w:p w14:paraId="675F797C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</w:p>
    <w:p w14:paraId="54C481EE" w14:textId="77777777" w:rsidR="00932523" w:rsidRPr="00C6360A" w:rsidRDefault="00A64D60" w:rsidP="00932523">
      <w:pPr>
        <w:tabs>
          <w:tab w:val="left" w:pos="851"/>
          <w:tab w:val="right" w:leader="dot" w:pos="9497"/>
        </w:tabs>
        <w:spacing w:before="120"/>
        <w:rPr>
          <w:rFonts w:cs="Arial"/>
        </w:rPr>
      </w:pPr>
      <w:r>
        <w:rPr>
          <w:rFonts w:cs="Arial"/>
        </w:rPr>
        <w:t>Ort und Datum</w:t>
      </w:r>
      <w:r w:rsidR="00932523" w:rsidRPr="00C6360A">
        <w:rPr>
          <w:rFonts w:cs="Arial"/>
        </w:rPr>
        <w:t>: _______________________</w:t>
      </w:r>
    </w:p>
    <w:p w14:paraId="11B97948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0"/>
          <w:szCs w:val="24"/>
        </w:rPr>
      </w:pPr>
    </w:p>
    <w:p w14:paraId="136E6F43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0"/>
          <w:szCs w:val="24"/>
        </w:rPr>
      </w:pPr>
    </w:p>
    <w:p w14:paraId="0EAF2859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4"/>
          <w:szCs w:val="24"/>
        </w:rPr>
      </w:pPr>
      <w:r w:rsidRPr="00C6360A">
        <w:rPr>
          <w:rFonts w:cs="Arial"/>
          <w:sz w:val="24"/>
          <w:szCs w:val="24"/>
        </w:rPr>
        <w:t>__________________________________</w:t>
      </w:r>
    </w:p>
    <w:p w14:paraId="70AB8AFD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>Stempel und Unterschrift des Auftraggebers</w:t>
      </w:r>
    </w:p>
    <w:p w14:paraId="7FFFEFA3" w14:textId="77777777" w:rsidR="00932523" w:rsidRPr="00C6360A" w:rsidRDefault="00A64D60" w:rsidP="00932523">
      <w:pPr>
        <w:tabs>
          <w:tab w:val="left" w:pos="851"/>
          <w:tab w:val="right" w:leader="dot" w:pos="9497"/>
        </w:tabs>
        <w:rPr>
          <w:rFonts w:cs="Arial"/>
        </w:rPr>
      </w:pPr>
      <w:r>
        <w:rPr>
          <w:rFonts w:cs="Arial"/>
        </w:rPr>
        <w:tab/>
        <w:t>(Handlungsbevollmächtigter</w:t>
      </w:r>
      <w:r w:rsidR="00932523" w:rsidRPr="00C6360A">
        <w:rPr>
          <w:rFonts w:cs="Arial"/>
        </w:rPr>
        <w:t>)</w:t>
      </w:r>
    </w:p>
    <w:p w14:paraId="1899376E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</w:p>
    <w:p w14:paraId="48F02A23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ab/>
        <w:t>_____________________       _____________</w:t>
      </w:r>
    </w:p>
    <w:p w14:paraId="408D5CE0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ab/>
        <w:t>Name in Druckbuchstaben       Tel.-Nr.</w:t>
      </w:r>
    </w:p>
    <w:p w14:paraId="0A30E741" w14:textId="77777777" w:rsidR="002F256F" w:rsidRPr="00EE5486" w:rsidRDefault="002F256F" w:rsidP="00EE5486">
      <w:pPr>
        <w:pStyle w:val="Textkrper"/>
      </w:pPr>
    </w:p>
    <w:sectPr w:rsidR="002F256F" w:rsidRPr="00EE5486" w:rsidSect="0051465A">
      <w:footerReference w:type="default" r:id="rId12"/>
      <w:headerReference w:type="first" r:id="rId13"/>
      <w:footerReference w:type="first" r:id="rId14"/>
      <w:pgSz w:w="11906" w:h="16838" w:code="9"/>
      <w:pgMar w:top="1134" w:right="1133" w:bottom="992" w:left="1276" w:header="369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24617" w14:textId="77777777" w:rsidR="007C5983" w:rsidRDefault="007C5983">
      <w:r>
        <w:separator/>
      </w:r>
    </w:p>
  </w:endnote>
  <w:endnote w:type="continuationSeparator" w:id="0">
    <w:p w14:paraId="75046BA9" w14:textId="77777777" w:rsidR="007C5983" w:rsidRDefault="007C5983">
      <w:r>
        <w:continuationSeparator/>
      </w:r>
    </w:p>
  </w:endnote>
  <w:endnote w:type="continuationNotice" w:id="1">
    <w:p w14:paraId="537E7F31" w14:textId="77777777" w:rsidR="00B6563E" w:rsidRDefault="00B65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BEFE3" w14:textId="3A0B2255" w:rsidR="007C5983" w:rsidRDefault="007C5983" w:rsidP="00130599">
    <w:pPr>
      <w:pStyle w:val="Fuzeile"/>
    </w:pPr>
    <w:r>
      <w:rPr>
        <w:noProof/>
        <w:color w:val="FFFFFF"/>
      </w:rPr>
      <w:drawing>
        <wp:anchor distT="0" distB="0" distL="114300" distR="114300" simplePos="0" relativeHeight="251658240" behindDoc="0" locked="0" layoutInCell="1" allowOverlap="1" wp14:anchorId="041EAA12" wp14:editId="276F343B">
          <wp:simplePos x="0" y="0"/>
          <wp:positionH relativeFrom="page">
            <wp:posOffset>5208905</wp:posOffset>
          </wp:positionH>
          <wp:positionV relativeFrom="paragraph">
            <wp:posOffset>10795</wp:posOffset>
          </wp:positionV>
          <wp:extent cx="2206625" cy="438785"/>
          <wp:effectExtent l="0" t="0" r="3175" b="0"/>
          <wp:wrapSquare wrapText="bothSides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DL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625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1B95">
      <w:t>Ersteller:</w:t>
    </w:r>
    <w:r>
      <w:t xml:space="preserve"> </w:t>
    </w:r>
    <w:r w:rsidR="005A04C7">
      <w:t>F</w:t>
    </w:r>
    <w:r w:rsidR="00160B15">
      <w:t>E</w:t>
    </w:r>
    <w:r>
      <w:t>.EI</w:t>
    </w:r>
    <w:r w:rsidR="007A30BF">
      <w:t xml:space="preserve"> 22</w:t>
    </w:r>
    <w:r w:rsidRPr="00111B95">
      <w:tab/>
    </w:r>
    <w:r>
      <w:t xml:space="preserve">Seite </w:t>
    </w:r>
    <w:r w:rsidRPr="00253B2B">
      <w:rPr>
        <w:lang w:val="en-GB"/>
      </w:rPr>
      <w:fldChar w:fldCharType="begin"/>
    </w:r>
    <w:r w:rsidRPr="00111B95">
      <w:instrText xml:space="preserve"> PAGE </w:instrText>
    </w:r>
    <w:r w:rsidRPr="00253B2B">
      <w:rPr>
        <w:lang w:val="en-GB"/>
      </w:rPr>
      <w:fldChar w:fldCharType="separate"/>
    </w:r>
    <w:r>
      <w:rPr>
        <w:noProof/>
      </w:rPr>
      <w:t>2</w:t>
    </w:r>
    <w:r w:rsidRPr="00253B2B">
      <w:rPr>
        <w:lang w:val="en-GB"/>
      </w:rPr>
      <w:fldChar w:fldCharType="end"/>
    </w:r>
    <w:r w:rsidRPr="00111B95">
      <w:t xml:space="preserve"> von </w:t>
    </w:r>
    <w:fldSimple w:instr=" NUMPAGES   \* MERGEFORMAT ">
      <w:r>
        <w:rPr>
          <w:noProof/>
        </w:rPr>
        <w:t>35</w:t>
      </w:r>
    </w:fldSimple>
  </w:p>
  <w:p w14:paraId="3DCB218D" w14:textId="28915649" w:rsidR="00433B12" w:rsidRPr="00111B95" w:rsidRDefault="007C5983" w:rsidP="00130599">
    <w:pPr>
      <w:pStyle w:val="Fuzeile"/>
    </w:pPr>
    <w:r>
      <w:t xml:space="preserve">Stand: </w:t>
    </w:r>
    <w:r w:rsidR="007A30BF">
      <w:fldChar w:fldCharType="begin"/>
    </w:r>
    <w:r w:rsidR="007A30BF">
      <w:instrText xml:space="preserve"> TIME \@ "dd.MM.yyyy" </w:instrText>
    </w:r>
    <w:r w:rsidR="007A30BF">
      <w:fldChar w:fldCharType="separate"/>
    </w:r>
    <w:r w:rsidR="00433B12">
      <w:rPr>
        <w:noProof/>
      </w:rPr>
      <w:t>17.01.2022</w:t>
    </w:r>
    <w:r w:rsidR="007A30BF">
      <w:fldChar w:fldCharType="end"/>
    </w:r>
    <w:r w:rsidR="007A30BF">
      <w:t xml:space="preserve"> </w:t>
    </w:r>
    <w:r>
      <w:t>V0</w:t>
    </w:r>
    <w:r w:rsidR="007A30BF">
      <w:t>3</w:t>
    </w:r>
    <w:r w:rsidR="00433B12">
      <w:t>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9F753" w14:textId="029C7295" w:rsidR="007C5983" w:rsidRDefault="007C5983" w:rsidP="00E106C0">
    <w:pPr>
      <w:pStyle w:val="Fuzeile"/>
      <w:tabs>
        <w:tab w:val="left" w:pos="9169"/>
      </w:tabs>
    </w:pPr>
    <w:r>
      <w:rPr>
        <w:noProof/>
        <w:color w:val="FFFFFF"/>
      </w:rPr>
      <w:drawing>
        <wp:anchor distT="0" distB="0" distL="114300" distR="114300" simplePos="0" relativeHeight="251658242" behindDoc="0" locked="0" layoutInCell="1" allowOverlap="1" wp14:anchorId="46E46970" wp14:editId="43F2DB9C">
          <wp:simplePos x="0" y="0"/>
          <wp:positionH relativeFrom="page">
            <wp:posOffset>5207635</wp:posOffset>
          </wp:positionH>
          <wp:positionV relativeFrom="paragraph">
            <wp:posOffset>-66675</wp:posOffset>
          </wp:positionV>
          <wp:extent cx="2206625" cy="438785"/>
          <wp:effectExtent l="0" t="0" r="3175" b="0"/>
          <wp:wrapSquare wrapText="bothSides"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DL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625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52F9B" w14:textId="77777777" w:rsidR="007C5983" w:rsidRDefault="007C5983">
      <w:r>
        <w:separator/>
      </w:r>
    </w:p>
  </w:footnote>
  <w:footnote w:type="continuationSeparator" w:id="0">
    <w:p w14:paraId="0402CB90" w14:textId="77777777" w:rsidR="007C5983" w:rsidRDefault="007C5983">
      <w:r>
        <w:continuationSeparator/>
      </w:r>
    </w:p>
  </w:footnote>
  <w:footnote w:type="continuationNotice" w:id="1">
    <w:p w14:paraId="3E7D9CD6" w14:textId="77777777" w:rsidR="00B6563E" w:rsidRDefault="00B656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48B3E" w14:textId="77777777" w:rsidR="007C5983" w:rsidRPr="00AC7699" w:rsidRDefault="007C5983" w:rsidP="00111B95">
    <w:r>
      <w:rPr>
        <w:noProof/>
        <w:szCs w:val="6"/>
      </w:rPr>
      <w:drawing>
        <wp:anchor distT="0" distB="0" distL="114300" distR="114300" simplePos="0" relativeHeight="251658241" behindDoc="0" locked="0" layoutInCell="0" allowOverlap="1" wp14:anchorId="70337E0B" wp14:editId="0467D770">
          <wp:simplePos x="0" y="0"/>
          <wp:positionH relativeFrom="page">
            <wp:posOffset>6113721</wp:posOffset>
          </wp:positionH>
          <wp:positionV relativeFrom="page">
            <wp:posOffset>255181</wp:posOffset>
          </wp:positionV>
          <wp:extent cx="563526" cy="404038"/>
          <wp:effectExtent l="0" t="0" r="8255" b="0"/>
          <wp:wrapNone/>
          <wp:docPr id="1" name="Logo_Konzept" descr="DB-MNL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onzept" descr="DB-MNL_rgb_M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3045" b="-5345"/>
                  <a:stretch/>
                </pic:blipFill>
                <pic:spPr bwMode="auto">
                  <a:xfrm>
                    <a:off x="0" y="0"/>
                    <a:ext cx="563526" cy="4040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EA7B6" w14:textId="77777777" w:rsidR="007C5983" w:rsidRPr="009453D8" w:rsidRDefault="007C5983" w:rsidP="005D3447">
    <w:pPr>
      <w:ind w:left="-851"/>
      <w:rPr>
        <w:b/>
        <w:color w:val="auto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3D4195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91F6C"/>
    <w:multiLevelType w:val="multilevel"/>
    <w:tmpl w:val="17A8E6F2"/>
    <w:lvl w:ilvl="0">
      <w:start w:val="1"/>
      <w:numFmt w:val="decimal"/>
      <w:pStyle w:val="Nummerierung1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" w15:restartNumberingAfterBreak="0">
    <w:nsid w:val="1E530DED"/>
    <w:multiLevelType w:val="multilevel"/>
    <w:tmpl w:val="531CAD8C"/>
    <w:lvl w:ilvl="0">
      <w:start w:val="1"/>
      <w:numFmt w:val="decimal"/>
      <w:pStyle w:val="berschrift1"/>
      <w:suff w:val="space"/>
      <w:lvlText w:val="%1"/>
      <w:lvlJc w:val="left"/>
      <w:pPr>
        <w:ind w:left="1986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426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2836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85261C"/>
    <w:multiLevelType w:val="hybridMultilevel"/>
    <w:tmpl w:val="5AF83F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D21A3"/>
    <w:multiLevelType w:val="singleLevel"/>
    <w:tmpl w:val="0F883C34"/>
    <w:lvl w:ilvl="0">
      <w:start w:val="1"/>
      <w:numFmt w:val="bullet"/>
      <w:pStyle w:val="Aufzhlung3"/>
      <w:lvlText w:val=""/>
      <w:lvlJc w:val="left"/>
      <w:pPr>
        <w:tabs>
          <w:tab w:val="num" w:pos="927"/>
        </w:tabs>
        <w:ind w:left="927" w:hanging="360"/>
      </w:pPr>
      <w:rPr>
        <w:rFonts w:ascii="Monotype Sorts" w:hAnsi="Monotype Sorts" w:hint="default"/>
        <w:color w:val="FF0000"/>
        <w:u w:color="FF0000"/>
      </w:rPr>
    </w:lvl>
  </w:abstractNum>
  <w:abstractNum w:abstractNumId="5" w15:restartNumberingAfterBreak="0">
    <w:nsid w:val="35CA4A34"/>
    <w:multiLevelType w:val="hybridMultilevel"/>
    <w:tmpl w:val="9EDCEDC4"/>
    <w:lvl w:ilvl="0" w:tplc="3ECC8FBC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  <w:u w:color="FF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352B9"/>
    <w:multiLevelType w:val="hybridMultilevel"/>
    <w:tmpl w:val="8102D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61861"/>
    <w:multiLevelType w:val="multilevel"/>
    <w:tmpl w:val="1B6EADC0"/>
    <w:lvl w:ilvl="0">
      <w:start w:val="1"/>
      <w:numFmt w:val="decimal"/>
      <w:pStyle w:val="Nummerierung2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5040" w:hanging="1440"/>
      </w:pPr>
      <w:rPr>
        <w:rFonts w:hint="default"/>
      </w:rPr>
    </w:lvl>
  </w:abstractNum>
  <w:abstractNum w:abstractNumId="8" w15:restartNumberingAfterBreak="0">
    <w:nsid w:val="5BAD3BC1"/>
    <w:multiLevelType w:val="hybridMultilevel"/>
    <w:tmpl w:val="2092C4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44557"/>
    <w:multiLevelType w:val="hybridMultilevel"/>
    <w:tmpl w:val="019AF30E"/>
    <w:lvl w:ilvl="0" w:tplc="21FE5270">
      <w:start w:val="3"/>
      <w:numFmt w:val="bullet"/>
      <w:lvlText w:val="-"/>
      <w:lvlJc w:val="left"/>
      <w:pPr>
        <w:ind w:left="720" w:hanging="360"/>
      </w:pPr>
      <w:rPr>
        <w:rFonts w:ascii="DB Office" w:eastAsia="Times New Roman" w:hAnsi="DB Office" w:cs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B4217"/>
    <w:multiLevelType w:val="hybridMultilevel"/>
    <w:tmpl w:val="08CCE41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10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7wg7OLPzTe0Gj2dPgB+sA5H797y3/NrzZOIjKw6RX+8k7GMUawxwkVfD9OajDzNiiWz1ByAMlSaxWLCyCZmgw==" w:salt="J/9uLq9nPOrxdP/J2Z1aFg=="/>
  <w:defaultTabStop w:val="425"/>
  <w:hyphenationZone w:val="4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>
      <o:colormru v:ext="edit" colors="#878c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type" w:val="CONCEPT"/>
    <w:docVar w:name="language" w:val="GERMAN"/>
    <w:docVar w:name="LOGOONLYFIRSTPAGE" w:val="-1"/>
    <w:docVar w:name="TW_ALTERNATIVECONFIDENTIAL" w:val="-1"/>
    <w:docVar w:name="TW_ALTERNATIVECONFIDENTIAL_FOLLOWHEADER" w:val="-1"/>
    <w:docVar w:name="UID" w:val="d_58"/>
  </w:docVars>
  <w:rsids>
    <w:rsidRoot w:val="00D739F8"/>
    <w:rsid w:val="00003274"/>
    <w:rsid w:val="00012833"/>
    <w:rsid w:val="0001493D"/>
    <w:rsid w:val="00016AFC"/>
    <w:rsid w:val="00017F75"/>
    <w:rsid w:val="00023BC1"/>
    <w:rsid w:val="0002635F"/>
    <w:rsid w:val="00027806"/>
    <w:rsid w:val="00033C65"/>
    <w:rsid w:val="00036F9B"/>
    <w:rsid w:val="000602D1"/>
    <w:rsid w:val="00060C36"/>
    <w:rsid w:val="0006224D"/>
    <w:rsid w:val="00062498"/>
    <w:rsid w:val="00082FCF"/>
    <w:rsid w:val="00092041"/>
    <w:rsid w:val="00093E84"/>
    <w:rsid w:val="00094650"/>
    <w:rsid w:val="000953FB"/>
    <w:rsid w:val="000A0993"/>
    <w:rsid w:val="000A3668"/>
    <w:rsid w:val="000A5315"/>
    <w:rsid w:val="000A5DEB"/>
    <w:rsid w:val="000B03D3"/>
    <w:rsid w:val="000B4397"/>
    <w:rsid w:val="000B4EED"/>
    <w:rsid w:val="000C255A"/>
    <w:rsid w:val="000C3F54"/>
    <w:rsid w:val="000C5D09"/>
    <w:rsid w:val="000C789A"/>
    <w:rsid w:val="000D3176"/>
    <w:rsid w:val="000E5491"/>
    <w:rsid w:val="000E7643"/>
    <w:rsid w:val="000E7DDE"/>
    <w:rsid w:val="000F3A54"/>
    <w:rsid w:val="000F3CFE"/>
    <w:rsid w:val="000F7E6B"/>
    <w:rsid w:val="000F7EB0"/>
    <w:rsid w:val="001022DE"/>
    <w:rsid w:val="00102DF9"/>
    <w:rsid w:val="00103483"/>
    <w:rsid w:val="00104660"/>
    <w:rsid w:val="00110BAE"/>
    <w:rsid w:val="00111B95"/>
    <w:rsid w:val="001122B2"/>
    <w:rsid w:val="0012152D"/>
    <w:rsid w:val="00121745"/>
    <w:rsid w:val="00125656"/>
    <w:rsid w:val="00127118"/>
    <w:rsid w:val="00130599"/>
    <w:rsid w:val="0013633F"/>
    <w:rsid w:val="00137C08"/>
    <w:rsid w:val="00137DD6"/>
    <w:rsid w:val="00143AB7"/>
    <w:rsid w:val="00145872"/>
    <w:rsid w:val="00145CF6"/>
    <w:rsid w:val="00146AA0"/>
    <w:rsid w:val="00150F25"/>
    <w:rsid w:val="0015261D"/>
    <w:rsid w:val="00157C54"/>
    <w:rsid w:val="00160B15"/>
    <w:rsid w:val="0016217C"/>
    <w:rsid w:val="00162978"/>
    <w:rsid w:val="00167FDC"/>
    <w:rsid w:val="001710BC"/>
    <w:rsid w:val="00174A25"/>
    <w:rsid w:val="0018288F"/>
    <w:rsid w:val="00183C35"/>
    <w:rsid w:val="001843C6"/>
    <w:rsid w:val="00190CBF"/>
    <w:rsid w:val="00192B49"/>
    <w:rsid w:val="00192B9D"/>
    <w:rsid w:val="00194574"/>
    <w:rsid w:val="001976A9"/>
    <w:rsid w:val="001A1BBB"/>
    <w:rsid w:val="001A304F"/>
    <w:rsid w:val="001A31E9"/>
    <w:rsid w:val="001A58F0"/>
    <w:rsid w:val="001A6057"/>
    <w:rsid w:val="001A606C"/>
    <w:rsid w:val="001A653A"/>
    <w:rsid w:val="001A6578"/>
    <w:rsid w:val="001A7D51"/>
    <w:rsid w:val="001B0031"/>
    <w:rsid w:val="001B6895"/>
    <w:rsid w:val="001C36D3"/>
    <w:rsid w:val="001D3A94"/>
    <w:rsid w:val="001E4C56"/>
    <w:rsid w:val="001F2436"/>
    <w:rsid w:val="00200846"/>
    <w:rsid w:val="00207CC6"/>
    <w:rsid w:val="00213113"/>
    <w:rsid w:val="00216142"/>
    <w:rsid w:val="00217BD3"/>
    <w:rsid w:val="00223F5E"/>
    <w:rsid w:val="00230C41"/>
    <w:rsid w:val="00234E51"/>
    <w:rsid w:val="00235999"/>
    <w:rsid w:val="002361B1"/>
    <w:rsid w:val="002454DF"/>
    <w:rsid w:val="00245EA1"/>
    <w:rsid w:val="00247CA5"/>
    <w:rsid w:val="002503C9"/>
    <w:rsid w:val="00257119"/>
    <w:rsid w:val="0025737E"/>
    <w:rsid w:val="00262CF3"/>
    <w:rsid w:val="00264B71"/>
    <w:rsid w:val="0026615C"/>
    <w:rsid w:val="002738A1"/>
    <w:rsid w:val="00274C7E"/>
    <w:rsid w:val="002750B8"/>
    <w:rsid w:val="00276A04"/>
    <w:rsid w:val="0028214F"/>
    <w:rsid w:val="00283A18"/>
    <w:rsid w:val="00284CFC"/>
    <w:rsid w:val="002862C0"/>
    <w:rsid w:val="00286349"/>
    <w:rsid w:val="00286E8B"/>
    <w:rsid w:val="00290000"/>
    <w:rsid w:val="002945C8"/>
    <w:rsid w:val="00296A00"/>
    <w:rsid w:val="002A0CF2"/>
    <w:rsid w:val="002A5F83"/>
    <w:rsid w:val="002A6F1F"/>
    <w:rsid w:val="002A71DB"/>
    <w:rsid w:val="002B5CBA"/>
    <w:rsid w:val="002C50AD"/>
    <w:rsid w:val="002C6377"/>
    <w:rsid w:val="002E1163"/>
    <w:rsid w:val="002E4E97"/>
    <w:rsid w:val="002E596C"/>
    <w:rsid w:val="002E6CC9"/>
    <w:rsid w:val="002F256F"/>
    <w:rsid w:val="00303B81"/>
    <w:rsid w:val="00307C45"/>
    <w:rsid w:val="00307D31"/>
    <w:rsid w:val="00312C16"/>
    <w:rsid w:val="00324C2F"/>
    <w:rsid w:val="003266D5"/>
    <w:rsid w:val="003339EC"/>
    <w:rsid w:val="00335940"/>
    <w:rsid w:val="003400B1"/>
    <w:rsid w:val="00341A50"/>
    <w:rsid w:val="00343681"/>
    <w:rsid w:val="00344526"/>
    <w:rsid w:val="00344BD2"/>
    <w:rsid w:val="00345C1B"/>
    <w:rsid w:val="00346852"/>
    <w:rsid w:val="00351C7A"/>
    <w:rsid w:val="00353025"/>
    <w:rsid w:val="0037165E"/>
    <w:rsid w:val="003733EA"/>
    <w:rsid w:val="0037388D"/>
    <w:rsid w:val="003739F5"/>
    <w:rsid w:val="003741EA"/>
    <w:rsid w:val="00374B29"/>
    <w:rsid w:val="003751DA"/>
    <w:rsid w:val="00375A2D"/>
    <w:rsid w:val="00375E10"/>
    <w:rsid w:val="0037652E"/>
    <w:rsid w:val="00380E31"/>
    <w:rsid w:val="003933A2"/>
    <w:rsid w:val="00396EDD"/>
    <w:rsid w:val="003B305F"/>
    <w:rsid w:val="003C4A8F"/>
    <w:rsid w:val="003D49B0"/>
    <w:rsid w:val="003E1E1C"/>
    <w:rsid w:val="003E3087"/>
    <w:rsid w:val="003E62BE"/>
    <w:rsid w:val="003F2DC3"/>
    <w:rsid w:val="003F3B52"/>
    <w:rsid w:val="003F40D0"/>
    <w:rsid w:val="003F7AFB"/>
    <w:rsid w:val="00400A41"/>
    <w:rsid w:val="0040300E"/>
    <w:rsid w:val="00403BF1"/>
    <w:rsid w:val="00416A65"/>
    <w:rsid w:val="00430D0F"/>
    <w:rsid w:val="00433B12"/>
    <w:rsid w:val="00435687"/>
    <w:rsid w:val="004359B0"/>
    <w:rsid w:val="0043755E"/>
    <w:rsid w:val="00437A73"/>
    <w:rsid w:val="0044123E"/>
    <w:rsid w:val="0044249C"/>
    <w:rsid w:val="00444E4B"/>
    <w:rsid w:val="004461F3"/>
    <w:rsid w:val="004503DD"/>
    <w:rsid w:val="0045102E"/>
    <w:rsid w:val="004516F0"/>
    <w:rsid w:val="00451BD8"/>
    <w:rsid w:val="004533FE"/>
    <w:rsid w:val="00455BAB"/>
    <w:rsid w:val="00455F44"/>
    <w:rsid w:val="004570CD"/>
    <w:rsid w:val="00460003"/>
    <w:rsid w:val="00460571"/>
    <w:rsid w:val="00461964"/>
    <w:rsid w:val="00462AB9"/>
    <w:rsid w:val="00465DA1"/>
    <w:rsid w:val="0046616B"/>
    <w:rsid w:val="004777A2"/>
    <w:rsid w:val="00483916"/>
    <w:rsid w:val="00483BC1"/>
    <w:rsid w:val="0049111C"/>
    <w:rsid w:val="00494EDC"/>
    <w:rsid w:val="0049730B"/>
    <w:rsid w:val="004A10FB"/>
    <w:rsid w:val="004A1446"/>
    <w:rsid w:val="004A2302"/>
    <w:rsid w:val="004A428D"/>
    <w:rsid w:val="004B004E"/>
    <w:rsid w:val="004B6B2E"/>
    <w:rsid w:val="004C19BA"/>
    <w:rsid w:val="004D29D4"/>
    <w:rsid w:val="004D3248"/>
    <w:rsid w:val="004D370A"/>
    <w:rsid w:val="004D57FD"/>
    <w:rsid w:val="004D5C5C"/>
    <w:rsid w:val="004D72E7"/>
    <w:rsid w:val="004E1614"/>
    <w:rsid w:val="004E2424"/>
    <w:rsid w:val="004F5EE7"/>
    <w:rsid w:val="0050796C"/>
    <w:rsid w:val="0051446D"/>
    <w:rsid w:val="0051465A"/>
    <w:rsid w:val="00514D52"/>
    <w:rsid w:val="00515E10"/>
    <w:rsid w:val="00516CE3"/>
    <w:rsid w:val="00522180"/>
    <w:rsid w:val="005279D6"/>
    <w:rsid w:val="00531237"/>
    <w:rsid w:val="00536AFC"/>
    <w:rsid w:val="00541A39"/>
    <w:rsid w:val="00545ADF"/>
    <w:rsid w:val="0055705F"/>
    <w:rsid w:val="0057664A"/>
    <w:rsid w:val="00582960"/>
    <w:rsid w:val="0058755D"/>
    <w:rsid w:val="0059022B"/>
    <w:rsid w:val="00594E1F"/>
    <w:rsid w:val="005A04C7"/>
    <w:rsid w:val="005A4229"/>
    <w:rsid w:val="005A497B"/>
    <w:rsid w:val="005A5BF0"/>
    <w:rsid w:val="005B4ADB"/>
    <w:rsid w:val="005B5DF6"/>
    <w:rsid w:val="005B703E"/>
    <w:rsid w:val="005C7A94"/>
    <w:rsid w:val="005D3447"/>
    <w:rsid w:val="005E2447"/>
    <w:rsid w:val="005E42EF"/>
    <w:rsid w:val="005F448A"/>
    <w:rsid w:val="005F6B33"/>
    <w:rsid w:val="005F71CF"/>
    <w:rsid w:val="005F792F"/>
    <w:rsid w:val="006008AC"/>
    <w:rsid w:val="006063C9"/>
    <w:rsid w:val="006064DD"/>
    <w:rsid w:val="00613614"/>
    <w:rsid w:val="00621648"/>
    <w:rsid w:val="00622304"/>
    <w:rsid w:val="0062276A"/>
    <w:rsid w:val="00622AF5"/>
    <w:rsid w:val="0064032E"/>
    <w:rsid w:val="00647D78"/>
    <w:rsid w:val="0065696C"/>
    <w:rsid w:val="006616AD"/>
    <w:rsid w:val="00664299"/>
    <w:rsid w:val="00667F27"/>
    <w:rsid w:val="00671A08"/>
    <w:rsid w:val="00671FC8"/>
    <w:rsid w:val="0067267E"/>
    <w:rsid w:val="00672F00"/>
    <w:rsid w:val="00686226"/>
    <w:rsid w:val="006862FE"/>
    <w:rsid w:val="00687A0E"/>
    <w:rsid w:val="0069068E"/>
    <w:rsid w:val="00692EEA"/>
    <w:rsid w:val="00697BFC"/>
    <w:rsid w:val="006A5B8D"/>
    <w:rsid w:val="006A61B0"/>
    <w:rsid w:val="006B5391"/>
    <w:rsid w:val="006C28B4"/>
    <w:rsid w:val="006C584B"/>
    <w:rsid w:val="006D105B"/>
    <w:rsid w:val="006D2B65"/>
    <w:rsid w:val="006D5759"/>
    <w:rsid w:val="006D5865"/>
    <w:rsid w:val="006E094D"/>
    <w:rsid w:val="006E33EF"/>
    <w:rsid w:val="006E45BB"/>
    <w:rsid w:val="006E51A1"/>
    <w:rsid w:val="006E6D08"/>
    <w:rsid w:val="006F53C4"/>
    <w:rsid w:val="006F5F58"/>
    <w:rsid w:val="006F680C"/>
    <w:rsid w:val="007002A2"/>
    <w:rsid w:val="007015E0"/>
    <w:rsid w:val="00714FA9"/>
    <w:rsid w:val="00731F4F"/>
    <w:rsid w:val="007325A5"/>
    <w:rsid w:val="0073261B"/>
    <w:rsid w:val="0073271B"/>
    <w:rsid w:val="00745296"/>
    <w:rsid w:val="00746898"/>
    <w:rsid w:val="00746B7F"/>
    <w:rsid w:val="00766D03"/>
    <w:rsid w:val="00773A54"/>
    <w:rsid w:val="007750B7"/>
    <w:rsid w:val="00777BDF"/>
    <w:rsid w:val="00781D29"/>
    <w:rsid w:val="007900A2"/>
    <w:rsid w:val="007957C6"/>
    <w:rsid w:val="007A20DF"/>
    <w:rsid w:val="007A30BF"/>
    <w:rsid w:val="007A35B7"/>
    <w:rsid w:val="007A7F0E"/>
    <w:rsid w:val="007B4D88"/>
    <w:rsid w:val="007B6CA2"/>
    <w:rsid w:val="007C5983"/>
    <w:rsid w:val="007D0E71"/>
    <w:rsid w:val="007D4575"/>
    <w:rsid w:val="007D5557"/>
    <w:rsid w:val="007F0C9E"/>
    <w:rsid w:val="007F4B83"/>
    <w:rsid w:val="008024FB"/>
    <w:rsid w:val="00802CE9"/>
    <w:rsid w:val="0080503B"/>
    <w:rsid w:val="00805E6C"/>
    <w:rsid w:val="00810672"/>
    <w:rsid w:val="008110C9"/>
    <w:rsid w:val="008123DA"/>
    <w:rsid w:val="00822563"/>
    <w:rsid w:val="00822822"/>
    <w:rsid w:val="00831498"/>
    <w:rsid w:val="00832538"/>
    <w:rsid w:val="008352D2"/>
    <w:rsid w:val="0083633A"/>
    <w:rsid w:val="008438B8"/>
    <w:rsid w:val="00847BAC"/>
    <w:rsid w:val="008511F2"/>
    <w:rsid w:val="0085604C"/>
    <w:rsid w:val="00856D1B"/>
    <w:rsid w:val="00856E50"/>
    <w:rsid w:val="00877F25"/>
    <w:rsid w:val="00883444"/>
    <w:rsid w:val="00883608"/>
    <w:rsid w:val="00886242"/>
    <w:rsid w:val="008863C5"/>
    <w:rsid w:val="0088708F"/>
    <w:rsid w:val="00891C72"/>
    <w:rsid w:val="00893045"/>
    <w:rsid w:val="00897F56"/>
    <w:rsid w:val="008A7A10"/>
    <w:rsid w:val="008B2712"/>
    <w:rsid w:val="008B2D9A"/>
    <w:rsid w:val="008B3406"/>
    <w:rsid w:val="008C013E"/>
    <w:rsid w:val="008D3D5C"/>
    <w:rsid w:val="008D46D2"/>
    <w:rsid w:val="008D59D0"/>
    <w:rsid w:val="008D7F28"/>
    <w:rsid w:val="0090396B"/>
    <w:rsid w:val="009113BA"/>
    <w:rsid w:val="009117AC"/>
    <w:rsid w:val="00912DD7"/>
    <w:rsid w:val="009233AE"/>
    <w:rsid w:val="0092375D"/>
    <w:rsid w:val="009239AA"/>
    <w:rsid w:val="00924AB4"/>
    <w:rsid w:val="009271FB"/>
    <w:rsid w:val="009324FA"/>
    <w:rsid w:val="00932523"/>
    <w:rsid w:val="00940572"/>
    <w:rsid w:val="009412A6"/>
    <w:rsid w:val="00943143"/>
    <w:rsid w:val="00950D2D"/>
    <w:rsid w:val="00951F28"/>
    <w:rsid w:val="009560A0"/>
    <w:rsid w:val="00960626"/>
    <w:rsid w:val="00974627"/>
    <w:rsid w:val="00977EA0"/>
    <w:rsid w:val="00991CDF"/>
    <w:rsid w:val="0099364A"/>
    <w:rsid w:val="00993AC8"/>
    <w:rsid w:val="00996103"/>
    <w:rsid w:val="009A31B0"/>
    <w:rsid w:val="009A3C85"/>
    <w:rsid w:val="009B1338"/>
    <w:rsid w:val="009B2BDA"/>
    <w:rsid w:val="009B3513"/>
    <w:rsid w:val="009C17CC"/>
    <w:rsid w:val="009C333B"/>
    <w:rsid w:val="009C5336"/>
    <w:rsid w:val="009C5839"/>
    <w:rsid w:val="009C7030"/>
    <w:rsid w:val="009D07DF"/>
    <w:rsid w:val="009D1274"/>
    <w:rsid w:val="009D3D1A"/>
    <w:rsid w:val="009D4054"/>
    <w:rsid w:val="009D7558"/>
    <w:rsid w:val="009E2D62"/>
    <w:rsid w:val="009E329B"/>
    <w:rsid w:val="009E374A"/>
    <w:rsid w:val="009E489E"/>
    <w:rsid w:val="009E6D3B"/>
    <w:rsid w:val="009F3837"/>
    <w:rsid w:val="00A031F8"/>
    <w:rsid w:val="00A05B79"/>
    <w:rsid w:val="00A06C24"/>
    <w:rsid w:val="00A11429"/>
    <w:rsid w:val="00A14C41"/>
    <w:rsid w:val="00A17FB4"/>
    <w:rsid w:val="00A201D5"/>
    <w:rsid w:val="00A241B0"/>
    <w:rsid w:val="00A2515A"/>
    <w:rsid w:val="00A25BDF"/>
    <w:rsid w:val="00A26141"/>
    <w:rsid w:val="00A341D9"/>
    <w:rsid w:val="00A402B9"/>
    <w:rsid w:val="00A4138C"/>
    <w:rsid w:val="00A53D34"/>
    <w:rsid w:val="00A626EE"/>
    <w:rsid w:val="00A6475E"/>
    <w:rsid w:val="00A64D60"/>
    <w:rsid w:val="00A6788A"/>
    <w:rsid w:val="00A7417C"/>
    <w:rsid w:val="00A74821"/>
    <w:rsid w:val="00A7618F"/>
    <w:rsid w:val="00A86257"/>
    <w:rsid w:val="00A947BD"/>
    <w:rsid w:val="00A94D43"/>
    <w:rsid w:val="00A96BCC"/>
    <w:rsid w:val="00AA0CC6"/>
    <w:rsid w:val="00AB28F1"/>
    <w:rsid w:val="00AB4194"/>
    <w:rsid w:val="00AB43CF"/>
    <w:rsid w:val="00AC02A2"/>
    <w:rsid w:val="00AC042C"/>
    <w:rsid w:val="00AC4DF7"/>
    <w:rsid w:val="00AC7699"/>
    <w:rsid w:val="00AD189A"/>
    <w:rsid w:val="00AE2492"/>
    <w:rsid w:val="00AE3290"/>
    <w:rsid w:val="00AE3A45"/>
    <w:rsid w:val="00AE462D"/>
    <w:rsid w:val="00AE6CAD"/>
    <w:rsid w:val="00AF11BC"/>
    <w:rsid w:val="00AF6703"/>
    <w:rsid w:val="00AF6AFB"/>
    <w:rsid w:val="00B00DD8"/>
    <w:rsid w:val="00B10C28"/>
    <w:rsid w:val="00B137A8"/>
    <w:rsid w:val="00B14F16"/>
    <w:rsid w:val="00B1561A"/>
    <w:rsid w:val="00B160CC"/>
    <w:rsid w:val="00B21E21"/>
    <w:rsid w:val="00B21EB4"/>
    <w:rsid w:val="00B32C8E"/>
    <w:rsid w:val="00B346CD"/>
    <w:rsid w:val="00B4049B"/>
    <w:rsid w:val="00B415E7"/>
    <w:rsid w:val="00B4340D"/>
    <w:rsid w:val="00B4525F"/>
    <w:rsid w:val="00B4750E"/>
    <w:rsid w:val="00B5268D"/>
    <w:rsid w:val="00B5311D"/>
    <w:rsid w:val="00B57694"/>
    <w:rsid w:val="00B60E35"/>
    <w:rsid w:val="00B6563E"/>
    <w:rsid w:val="00B67B34"/>
    <w:rsid w:val="00B724C4"/>
    <w:rsid w:val="00B7524B"/>
    <w:rsid w:val="00B810FE"/>
    <w:rsid w:val="00B81D2E"/>
    <w:rsid w:val="00B84046"/>
    <w:rsid w:val="00B851E2"/>
    <w:rsid w:val="00B86497"/>
    <w:rsid w:val="00B90FFF"/>
    <w:rsid w:val="00B910C7"/>
    <w:rsid w:val="00B944E3"/>
    <w:rsid w:val="00B96DFC"/>
    <w:rsid w:val="00BA5A79"/>
    <w:rsid w:val="00BA6631"/>
    <w:rsid w:val="00BA6EFA"/>
    <w:rsid w:val="00BA7355"/>
    <w:rsid w:val="00BA7BE8"/>
    <w:rsid w:val="00BC313E"/>
    <w:rsid w:val="00BD2FB8"/>
    <w:rsid w:val="00BD4D75"/>
    <w:rsid w:val="00BD63DB"/>
    <w:rsid w:val="00BE1ADC"/>
    <w:rsid w:val="00BE36F7"/>
    <w:rsid w:val="00BE7016"/>
    <w:rsid w:val="00BE739A"/>
    <w:rsid w:val="00C0095E"/>
    <w:rsid w:val="00C01F32"/>
    <w:rsid w:val="00C03209"/>
    <w:rsid w:val="00C03F01"/>
    <w:rsid w:val="00C0602C"/>
    <w:rsid w:val="00C0636B"/>
    <w:rsid w:val="00C10802"/>
    <w:rsid w:val="00C16302"/>
    <w:rsid w:val="00C17BAB"/>
    <w:rsid w:val="00C21D9A"/>
    <w:rsid w:val="00C24F53"/>
    <w:rsid w:val="00C300D6"/>
    <w:rsid w:val="00C43496"/>
    <w:rsid w:val="00C437D6"/>
    <w:rsid w:val="00C451E3"/>
    <w:rsid w:val="00C4590C"/>
    <w:rsid w:val="00C45C32"/>
    <w:rsid w:val="00C47199"/>
    <w:rsid w:val="00C54CEF"/>
    <w:rsid w:val="00C5587B"/>
    <w:rsid w:val="00C55BD9"/>
    <w:rsid w:val="00C65741"/>
    <w:rsid w:val="00C76851"/>
    <w:rsid w:val="00C77806"/>
    <w:rsid w:val="00C83B67"/>
    <w:rsid w:val="00C91674"/>
    <w:rsid w:val="00C95738"/>
    <w:rsid w:val="00CA0496"/>
    <w:rsid w:val="00CA0844"/>
    <w:rsid w:val="00CA45BC"/>
    <w:rsid w:val="00CB097F"/>
    <w:rsid w:val="00CB16E9"/>
    <w:rsid w:val="00CB2CDE"/>
    <w:rsid w:val="00CB5CCE"/>
    <w:rsid w:val="00CB743A"/>
    <w:rsid w:val="00CC111D"/>
    <w:rsid w:val="00CC2AAF"/>
    <w:rsid w:val="00CC5199"/>
    <w:rsid w:val="00CC637C"/>
    <w:rsid w:val="00CD1EBF"/>
    <w:rsid w:val="00CD53D4"/>
    <w:rsid w:val="00CE037C"/>
    <w:rsid w:val="00CE0E1F"/>
    <w:rsid w:val="00CE6962"/>
    <w:rsid w:val="00CF2E27"/>
    <w:rsid w:val="00D04FC3"/>
    <w:rsid w:val="00D06F4C"/>
    <w:rsid w:val="00D07566"/>
    <w:rsid w:val="00D15C1A"/>
    <w:rsid w:val="00D17F1B"/>
    <w:rsid w:val="00D20135"/>
    <w:rsid w:val="00D27D85"/>
    <w:rsid w:val="00D30ED9"/>
    <w:rsid w:val="00D3368A"/>
    <w:rsid w:val="00D3384D"/>
    <w:rsid w:val="00D36312"/>
    <w:rsid w:val="00D44CE2"/>
    <w:rsid w:val="00D46339"/>
    <w:rsid w:val="00D473BC"/>
    <w:rsid w:val="00D4760E"/>
    <w:rsid w:val="00D54FAB"/>
    <w:rsid w:val="00D607C1"/>
    <w:rsid w:val="00D61093"/>
    <w:rsid w:val="00D6247C"/>
    <w:rsid w:val="00D72882"/>
    <w:rsid w:val="00D72C09"/>
    <w:rsid w:val="00D739F8"/>
    <w:rsid w:val="00D837B0"/>
    <w:rsid w:val="00D842D0"/>
    <w:rsid w:val="00D84606"/>
    <w:rsid w:val="00D849F4"/>
    <w:rsid w:val="00D8624C"/>
    <w:rsid w:val="00D902EE"/>
    <w:rsid w:val="00D94C0B"/>
    <w:rsid w:val="00D96D49"/>
    <w:rsid w:val="00DA1EEC"/>
    <w:rsid w:val="00DA42FA"/>
    <w:rsid w:val="00DB1CA2"/>
    <w:rsid w:val="00DB593B"/>
    <w:rsid w:val="00DC56E3"/>
    <w:rsid w:val="00DD1F44"/>
    <w:rsid w:val="00DD3E93"/>
    <w:rsid w:val="00DD68F8"/>
    <w:rsid w:val="00DE22DE"/>
    <w:rsid w:val="00DE6F46"/>
    <w:rsid w:val="00DF593C"/>
    <w:rsid w:val="00E106C0"/>
    <w:rsid w:val="00E123EB"/>
    <w:rsid w:val="00E127B1"/>
    <w:rsid w:val="00E13188"/>
    <w:rsid w:val="00E13F27"/>
    <w:rsid w:val="00E158CA"/>
    <w:rsid w:val="00E22300"/>
    <w:rsid w:val="00E230B0"/>
    <w:rsid w:val="00E258F7"/>
    <w:rsid w:val="00E276D9"/>
    <w:rsid w:val="00E31ADD"/>
    <w:rsid w:val="00E323FF"/>
    <w:rsid w:val="00E3515C"/>
    <w:rsid w:val="00E36ACC"/>
    <w:rsid w:val="00E370F0"/>
    <w:rsid w:val="00E37101"/>
    <w:rsid w:val="00E3770D"/>
    <w:rsid w:val="00E4265B"/>
    <w:rsid w:val="00E438D9"/>
    <w:rsid w:val="00E52B9F"/>
    <w:rsid w:val="00E54458"/>
    <w:rsid w:val="00E5557A"/>
    <w:rsid w:val="00E603AA"/>
    <w:rsid w:val="00E654C2"/>
    <w:rsid w:val="00E70938"/>
    <w:rsid w:val="00E73974"/>
    <w:rsid w:val="00E7494F"/>
    <w:rsid w:val="00E802A5"/>
    <w:rsid w:val="00E806FC"/>
    <w:rsid w:val="00E86F38"/>
    <w:rsid w:val="00E95B70"/>
    <w:rsid w:val="00EA7B8E"/>
    <w:rsid w:val="00EB0827"/>
    <w:rsid w:val="00EB2BF8"/>
    <w:rsid w:val="00EB3A46"/>
    <w:rsid w:val="00EB4255"/>
    <w:rsid w:val="00EB5281"/>
    <w:rsid w:val="00EB6368"/>
    <w:rsid w:val="00EC3602"/>
    <w:rsid w:val="00EC54FD"/>
    <w:rsid w:val="00ED1A23"/>
    <w:rsid w:val="00ED4582"/>
    <w:rsid w:val="00ED7524"/>
    <w:rsid w:val="00ED76C6"/>
    <w:rsid w:val="00ED7D7A"/>
    <w:rsid w:val="00EE1CA6"/>
    <w:rsid w:val="00EE3C70"/>
    <w:rsid w:val="00EE5486"/>
    <w:rsid w:val="00EF0329"/>
    <w:rsid w:val="00EF2435"/>
    <w:rsid w:val="00F10FD0"/>
    <w:rsid w:val="00F15618"/>
    <w:rsid w:val="00F17677"/>
    <w:rsid w:val="00F20138"/>
    <w:rsid w:val="00F220DF"/>
    <w:rsid w:val="00F22815"/>
    <w:rsid w:val="00F230F7"/>
    <w:rsid w:val="00F237F2"/>
    <w:rsid w:val="00F24E1B"/>
    <w:rsid w:val="00F311BF"/>
    <w:rsid w:val="00F31B62"/>
    <w:rsid w:val="00F4402C"/>
    <w:rsid w:val="00F47155"/>
    <w:rsid w:val="00F505DA"/>
    <w:rsid w:val="00F551DF"/>
    <w:rsid w:val="00F600A2"/>
    <w:rsid w:val="00F6028E"/>
    <w:rsid w:val="00F67A79"/>
    <w:rsid w:val="00F80C50"/>
    <w:rsid w:val="00F85AE4"/>
    <w:rsid w:val="00F94D76"/>
    <w:rsid w:val="00F976F9"/>
    <w:rsid w:val="00FA0277"/>
    <w:rsid w:val="00FB0D73"/>
    <w:rsid w:val="00FB1732"/>
    <w:rsid w:val="00FB6D79"/>
    <w:rsid w:val="00FB76A2"/>
    <w:rsid w:val="00FC0499"/>
    <w:rsid w:val="00FC2883"/>
    <w:rsid w:val="00FC3D3E"/>
    <w:rsid w:val="00FC7EB6"/>
    <w:rsid w:val="00FD2AE2"/>
    <w:rsid w:val="00FD66BE"/>
    <w:rsid w:val="00FD7BB5"/>
    <w:rsid w:val="00FE1853"/>
    <w:rsid w:val="00FF15A4"/>
    <w:rsid w:val="00FF1CA4"/>
    <w:rsid w:val="00FF2EB4"/>
    <w:rsid w:val="00FF3545"/>
    <w:rsid w:val="00FF60A5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878c96"/>
    </o:shapedefaults>
    <o:shapelayout v:ext="edit">
      <o:idmap v:ext="edit" data="1"/>
    </o:shapelayout>
  </w:shapeDefaults>
  <w:decimalSymbol w:val=","/>
  <w:listSeparator w:val=";"/>
  <w14:docId w14:val="25C19E10"/>
  <w15:docId w15:val="{5FB3EA33-46E1-47FC-B526-8A509B6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111B95"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rsid w:val="00111B95"/>
    <w:pPr>
      <w:keepNext/>
      <w:pageBreakBefore/>
      <w:numPr>
        <w:numId w:val="4"/>
      </w:numPr>
      <w:tabs>
        <w:tab w:val="left" w:pos="-2977"/>
        <w:tab w:val="left" w:pos="-2694"/>
      </w:tabs>
      <w:spacing w:after="300"/>
      <w:ind w:left="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berschrift1"/>
    <w:next w:val="Textkrper"/>
    <w:qFormat/>
    <w:rsid w:val="002454DF"/>
    <w:pPr>
      <w:pageBreakBefore w:val="0"/>
      <w:numPr>
        <w:ilvl w:val="1"/>
      </w:numPr>
      <w:tabs>
        <w:tab w:val="clear" w:pos="-2977"/>
        <w:tab w:val="clear" w:pos="-2694"/>
      </w:tabs>
      <w:spacing w:before="240" w:after="60"/>
      <w:ind w:left="0"/>
      <w:outlineLvl w:val="1"/>
    </w:pPr>
    <w:rPr>
      <w:color w:val="000000" w:themeColor="text1"/>
      <w:sz w:val="22"/>
    </w:rPr>
  </w:style>
  <w:style w:type="paragraph" w:styleId="berschrift3">
    <w:name w:val="heading 3"/>
    <w:basedOn w:val="Standard"/>
    <w:next w:val="Textkrper"/>
    <w:link w:val="berschrift3Zchn"/>
    <w:qFormat/>
    <w:rsid w:val="002454DF"/>
    <w:pPr>
      <w:keepNext/>
      <w:numPr>
        <w:ilvl w:val="2"/>
        <w:numId w:val="4"/>
      </w:numPr>
      <w:spacing w:before="240" w:after="60"/>
      <w:ind w:left="425"/>
      <w:outlineLvl w:val="2"/>
    </w:pPr>
    <w:rPr>
      <w:b/>
    </w:rPr>
  </w:style>
  <w:style w:type="paragraph" w:styleId="berschrift4">
    <w:name w:val="heading 4"/>
    <w:next w:val="Textkrper"/>
    <w:link w:val="berschrift4Zchn"/>
    <w:autoRedefine/>
    <w:qFormat/>
    <w:rsid w:val="003E62BE"/>
    <w:pPr>
      <w:numPr>
        <w:ilvl w:val="3"/>
        <w:numId w:val="4"/>
      </w:numPr>
      <w:spacing w:before="240" w:after="60"/>
      <w:outlineLvl w:val="3"/>
    </w:pPr>
    <w:rPr>
      <w:rFonts w:ascii="DB Office" w:hAnsi="DB Office" w:cs="Arial"/>
      <w:color w:val="000000"/>
    </w:rPr>
  </w:style>
  <w:style w:type="paragraph" w:styleId="berschrift5">
    <w:name w:val="heading 5"/>
    <w:aliases w:val="Appendix A to X,Heading 5   Appendix A to X,h5"/>
    <w:next w:val="NurText"/>
    <w:qFormat/>
    <w:rsid w:val="00DF593C"/>
    <w:pPr>
      <w:numPr>
        <w:ilvl w:val="4"/>
        <w:numId w:val="4"/>
      </w:numPr>
      <w:spacing w:before="240" w:after="60"/>
      <w:ind w:left="850"/>
      <w:outlineLvl w:val="4"/>
    </w:pPr>
    <w:rPr>
      <w:rFonts w:ascii="DB Office" w:hAnsi="DB Office"/>
      <w:color w:val="000000"/>
    </w:rPr>
  </w:style>
  <w:style w:type="paragraph" w:styleId="berschrift6">
    <w:name w:val="heading 6"/>
    <w:aliases w:val="Heading 6  Appendix Y &amp; Z"/>
    <w:next w:val="Textkrper"/>
    <w:qFormat/>
    <w:rsid w:val="00111B95"/>
    <w:pPr>
      <w:numPr>
        <w:ilvl w:val="5"/>
        <w:numId w:val="4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rsid w:val="00111B95"/>
    <w:pPr>
      <w:numPr>
        <w:ilvl w:val="6"/>
        <w:numId w:val="4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rsid w:val="00111B95"/>
    <w:pPr>
      <w:numPr>
        <w:ilvl w:val="7"/>
        <w:numId w:val="4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rsid w:val="00111B95"/>
    <w:pPr>
      <w:numPr>
        <w:ilvl w:val="8"/>
        <w:numId w:val="4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11B95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rsid w:val="00111B95"/>
    <w:pPr>
      <w:numPr>
        <w:numId w:val="6"/>
      </w:numPr>
      <w:spacing w:after="120"/>
      <w:ind w:right="28"/>
    </w:pPr>
  </w:style>
  <w:style w:type="character" w:customStyle="1" w:styleId="Headline2Zchn">
    <w:name w:val="Headline 2 Zchn"/>
    <w:basedOn w:val="Absatz-Standardschriftart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sid w:val="00111B95"/>
    <w:rPr>
      <w:b/>
    </w:rPr>
  </w:style>
  <w:style w:type="paragraph" w:customStyle="1" w:styleId="Aufzhlung2">
    <w:name w:val="Aufzählung 2."/>
    <w:basedOn w:val="Aufzhlung1"/>
    <w:rsid w:val="00111B95"/>
    <w:pPr>
      <w:tabs>
        <w:tab w:val="num" w:pos="540"/>
      </w:tabs>
      <w:ind w:left="568"/>
    </w:pPr>
  </w:style>
  <w:style w:type="paragraph" w:styleId="Verzeichnis1">
    <w:name w:val="toc 1"/>
    <w:basedOn w:val="Standard"/>
    <w:next w:val="Standard"/>
    <w:uiPriority w:val="39"/>
    <w:rsid w:val="00111B95"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111B95"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uiPriority w:val="39"/>
    <w:rsid w:val="00111B95"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rsid w:val="00111B95"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2"/>
    <w:rsid w:val="00111B95"/>
    <w:rPr>
      <w:b/>
    </w:rPr>
  </w:style>
  <w:style w:type="paragraph" w:customStyle="1" w:styleId="Aufzhlung3">
    <w:name w:val="Aufzählung 3."/>
    <w:basedOn w:val="Aufzhlung2"/>
    <w:rsid w:val="00111B95"/>
    <w:pPr>
      <w:numPr>
        <w:numId w:val="2"/>
      </w:numPr>
      <w:tabs>
        <w:tab w:val="clear" w:pos="927"/>
        <w:tab w:val="left" w:pos="-2977"/>
        <w:tab w:val="num" w:pos="826"/>
      </w:tabs>
      <w:ind w:left="851" w:hanging="284"/>
    </w:pPr>
    <w:rPr>
      <w:color w:val="auto"/>
    </w:rPr>
  </w:style>
  <w:style w:type="paragraph" w:customStyle="1" w:styleId="Hervorhebung1">
    <w:name w:val="Hervorhebung1"/>
    <w:basedOn w:val="Standard"/>
    <w:rsid w:val="00111B9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rsid w:val="00111B95"/>
    <w:pPr>
      <w:numPr>
        <w:numId w:val="3"/>
      </w:numPr>
      <w:tabs>
        <w:tab w:val="clear" w:pos="357"/>
      </w:tabs>
      <w:ind w:left="284" w:hanging="284"/>
    </w:pPr>
  </w:style>
  <w:style w:type="paragraph" w:customStyle="1" w:styleId="Bildunterschrift">
    <w:name w:val="Bildunterschrift"/>
    <w:basedOn w:val="Standard"/>
    <w:rsid w:val="00111B95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link w:val="TabellenkopfZchn"/>
    <w:rsid w:val="00111B95"/>
    <w:rPr>
      <w:b/>
      <w:color w:val="FFFFFF"/>
    </w:rPr>
  </w:style>
  <w:style w:type="paragraph" w:customStyle="1" w:styleId="Tabellenzeile">
    <w:name w:val="Tabellenzeile"/>
    <w:basedOn w:val="Standard"/>
    <w:rsid w:val="00111B95"/>
  </w:style>
  <w:style w:type="paragraph" w:styleId="Fuzeile">
    <w:name w:val="footer"/>
    <w:basedOn w:val="Standard"/>
    <w:rsid w:val="00111B95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link w:val="TextkrperZchn"/>
    <w:rsid w:val="00111B95"/>
    <w:pPr>
      <w:spacing w:after="120"/>
    </w:pPr>
  </w:style>
  <w:style w:type="paragraph" w:customStyle="1" w:styleId="Textkrperfett">
    <w:name w:val="Textkörper (fett)"/>
    <w:basedOn w:val="Textkrper"/>
    <w:rsid w:val="00111B95"/>
    <w:pPr>
      <w:spacing w:after="0"/>
    </w:pPr>
    <w:rPr>
      <w:b/>
    </w:rPr>
  </w:style>
  <w:style w:type="paragraph" w:styleId="Beschriftung">
    <w:name w:val="caption"/>
    <w:basedOn w:val="Standard"/>
    <w:next w:val="Standard"/>
    <w:qFormat/>
    <w:rsid w:val="00111B95"/>
    <w:rPr>
      <w:bCs/>
      <w:sz w:val="18"/>
    </w:rPr>
  </w:style>
  <w:style w:type="paragraph" w:customStyle="1" w:styleId="Nummerierung2">
    <w:name w:val="Nummerierung 2"/>
    <w:basedOn w:val="Textkrper"/>
    <w:rsid w:val="00111B95"/>
    <w:pPr>
      <w:numPr>
        <w:ilvl w:val="1"/>
        <w:numId w:val="1"/>
      </w:numPr>
      <w:tabs>
        <w:tab w:val="clear" w:pos="2160"/>
      </w:tabs>
      <w:ind w:left="700" w:hanging="416"/>
    </w:pPr>
  </w:style>
  <w:style w:type="paragraph" w:customStyle="1" w:styleId="Headline1">
    <w:name w:val="Headline 1"/>
    <w:basedOn w:val="Standard"/>
    <w:next w:val="Standard"/>
    <w:rsid w:val="00111B95"/>
    <w:pPr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rsid w:val="00111B95"/>
    <w:pPr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link w:val="RubrikenSublinesZchn"/>
    <w:rsid w:val="00111B95"/>
    <w:rPr>
      <w:b/>
      <w:color w:val="FFFFFF"/>
      <w:sz w:val="18"/>
    </w:rPr>
  </w:style>
  <w:style w:type="paragraph" w:customStyle="1" w:styleId="Nummerierung3">
    <w:name w:val="Nummerierung 3"/>
    <w:basedOn w:val="Textkrper"/>
    <w:rsid w:val="00111B95"/>
    <w:pPr>
      <w:numPr>
        <w:ilvl w:val="2"/>
        <w:numId w:val="1"/>
      </w:numPr>
      <w:tabs>
        <w:tab w:val="clear" w:pos="2880"/>
        <w:tab w:val="left" w:pos="-1701"/>
      </w:tabs>
      <w:ind w:left="1372" w:hanging="652"/>
    </w:pPr>
  </w:style>
  <w:style w:type="paragraph" w:customStyle="1" w:styleId="FormatvorlageBeschriftungLinks">
    <w:name w:val="Formatvorlage Beschriftung + Links"/>
    <w:basedOn w:val="Beschriftung"/>
    <w:rPr>
      <w:b/>
      <w:bCs w:val="0"/>
      <w:color w:val="auto"/>
    </w:rPr>
  </w:style>
  <w:style w:type="paragraph" w:customStyle="1" w:styleId="Aufzhlung3fett">
    <w:name w:val="Aufzählung 3. (fett)"/>
    <w:basedOn w:val="Aufzhlung3"/>
    <w:rsid w:val="00111B95"/>
    <w:rPr>
      <w:b/>
    </w:rPr>
  </w:style>
  <w:style w:type="paragraph" w:customStyle="1" w:styleId="Hervorhebungfett">
    <w:name w:val="Hervorhebung (fett)"/>
    <w:basedOn w:val="Hervorhebung1"/>
    <w:rsid w:val="00111B95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111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rsid w:val="00111B95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basedOn w:val="Absatz-Standardschriftart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basedOn w:val="Absatz-Standardschriftart"/>
    <w:rPr>
      <w:vertAlign w:val="superscript"/>
    </w:rPr>
  </w:style>
  <w:style w:type="paragraph" w:styleId="Index1">
    <w:name w:val="index 1"/>
    <w:basedOn w:val="Standard"/>
    <w:next w:val="Standard"/>
    <w:rsid w:val="00111B95"/>
    <w:pPr>
      <w:ind w:left="220" w:hanging="220"/>
    </w:pPr>
  </w:style>
  <w:style w:type="paragraph" w:styleId="Index2">
    <w:name w:val="index 2"/>
    <w:basedOn w:val="Standard"/>
    <w:next w:val="Standard"/>
    <w:rsid w:val="00111B95"/>
    <w:pPr>
      <w:ind w:left="440" w:hanging="220"/>
    </w:pPr>
  </w:style>
  <w:style w:type="paragraph" w:styleId="Index3">
    <w:name w:val="index 3"/>
    <w:basedOn w:val="Standard"/>
    <w:next w:val="Standard"/>
    <w:rsid w:val="00111B95"/>
    <w:pPr>
      <w:ind w:left="660" w:hanging="220"/>
    </w:pPr>
  </w:style>
  <w:style w:type="paragraph" w:styleId="Index4">
    <w:name w:val="index 4"/>
    <w:basedOn w:val="Standard"/>
    <w:next w:val="Standard"/>
    <w:rsid w:val="00111B95"/>
    <w:pPr>
      <w:ind w:left="880" w:hanging="220"/>
    </w:pPr>
  </w:style>
  <w:style w:type="paragraph" w:styleId="Index5">
    <w:name w:val="index 5"/>
    <w:basedOn w:val="Standard"/>
    <w:next w:val="Standard"/>
    <w:rsid w:val="00111B95"/>
    <w:pPr>
      <w:ind w:left="1100" w:hanging="220"/>
    </w:pPr>
  </w:style>
  <w:style w:type="paragraph" w:styleId="Index6">
    <w:name w:val="index 6"/>
    <w:basedOn w:val="Standard"/>
    <w:next w:val="Standard"/>
    <w:rsid w:val="00111B95"/>
    <w:pPr>
      <w:ind w:left="1320" w:hanging="220"/>
    </w:pPr>
  </w:style>
  <w:style w:type="paragraph" w:styleId="Index7">
    <w:name w:val="index 7"/>
    <w:basedOn w:val="Standard"/>
    <w:next w:val="Standard"/>
    <w:rsid w:val="00111B95"/>
    <w:pPr>
      <w:ind w:left="1540" w:hanging="220"/>
    </w:pPr>
  </w:style>
  <w:style w:type="paragraph" w:styleId="Index8">
    <w:name w:val="index 8"/>
    <w:basedOn w:val="Standard"/>
    <w:next w:val="Standard"/>
    <w:rsid w:val="00111B95"/>
    <w:pPr>
      <w:ind w:left="1760" w:hanging="220"/>
    </w:pPr>
  </w:style>
  <w:style w:type="paragraph" w:styleId="Index9">
    <w:name w:val="index 9"/>
    <w:basedOn w:val="Standard"/>
    <w:next w:val="Standard"/>
    <w:rsid w:val="00111B95"/>
    <w:pPr>
      <w:ind w:left="1980" w:hanging="220"/>
    </w:pPr>
  </w:style>
  <w:style w:type="paragraph" w:styleId="Indexberschrift">
    <w:name w:val="index heading"/>
    <w:basedOn w:val="Standard"/>
    <w:next w:val="Index1"/>
    <w:rsid w:val="00111B95"/>
    <w:rPr>
      <w:rFonts w:cs="Arial"/>
      <w:b/>
      <w:bCs/>
    </w:rPr>
  </w:style>
  <w:style w:type="paragraph" w:styleId="Kommentartext">
    <w:name w:val="annotation text"/>
    <w:basedOn w:val="Standard"/>
    <w:rsid w:val="00111B95"/>
    <w:rPr>
      <w:sz w:val="20"/>
    </w:rPr>
  </w:style>
  <w:style w:type="paragraph" w:styleId="Kommentarthema">
    <w:name w:val="annotation subject"/>
    <w:basedOn w:val="Kommentartext"/>
    <w:next w:val="Kommentartext"/>
    <w:rsid w:val="00111B95"/>
    <w:rPr>
      <w:b/>
      <w:bCs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sid w:val="00111B95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qFormat/>
    <w:rPr>
      <w:i/>
      <w:iCs/>
    </w:rPr>
  </w:style>
  <w:style w:type="character" w:customStyle="1" w:styleId="TextkrperZchn">
    <w:name w:val="Textkörper Zchn"/>
    <w:basedOn w:val="Absatz-Standardschriftart"/>
    <w:link w:val="Textkrper"/>
    <w:rsid w:val="002A0CF2"/>
    <w:rPr>
      <w:rFonts w:ascii="DB Office" w:hAnsi="DB Office"/>
      <w:color w:val="000000"/>
      <w:sz w:val="22"/>
    </w:rPr>
  </w:style>
  <w:style w:type="character" w:customStyle="1" w:styleId="RubrikenSublinesZchn">
    <w:name w:val="Rubriken/Sublines Zchn"/>
    <w:link w:val="RubrikenSublines"/>
    <w:rsid w:val="00111B95"/>
    <w:rPr>
      <w:rFonts w:ascii="DB Office" w:hAnsi="DB Office"/>
      <w:b/>
      <w:color w:val="FFFFFF"/>
      <w:sz w:val="18"/>
    </w:rPr>
  </w:style>
  <w:style w:type="character" w:customStyle="1" w:styleId="TabellenkopfZchn">
    <w:name w:val="Tabellenkopf Zchn"/>
    <w:link w:val="Tabellenkopf"/>
    <w:rsid w:val="00111B95"/>
    <w:rPr>
      <w:rFonts w:ascii="DB Office" w:hAnsi="DB Office"/>
      <w:b/>
      <w:color w:val="FFFFFF"/>
      <w:sz w:val="22"/>
    </w:rPr>
  </w:style>
  <w:style w:type="character" w:styleId="Hyperlink">
    <w:name w:val="Hyperlink"/>
    <w:uiPriority w:val="99"/>
    <w:rsid w:val="00111B95"/>
    <w:rPr>
      <w:color w:val="0000FF"/>
      <w:u w:val="single"/>
    </w:rPr>
  </w:style>
  <w:style w:type="paragraph" w:customStyle="1" w:styleId="KopfZusatz">
    <w:name w:val="Kopf_Zusatz"/>
    <w:basedOn w:val="Standard"/>
    <w:rsid w:val="00111B95"/>
    <w:pPr>
      <w:ind w:left="-794"/>
    </w:pPr>
    <w:rPr>
      <w:b/>
      <w:sz w:val="28"/>
      <w:szCs w:val="28"/>
    </w:rPr>
  </w:style>
  <w:style w:type="paragraph" w:customStyle="1" w:styleId="Textkrper9pt">
    <w:name w:val="Textkörper_9pt"/>
    <w:basedOn w:val="Standard"/>
    <w:rsid w:val="00111B95"/>
    <w:rPr>
      <w:sz w:val="18"/>
      <w:szCs w:val="18"/>
    </w:rPr>
  </w:style>
  <w:style w:type="paragraph" w:styleId="Listennummer">
    <w:name w:val="List Number"/>
    <w:basedOn w:val="Standard"/>
    <w:rsid w:val="00111B95"/>
    <w:pPr>
      <w:numPr>
        <w:numId w:val="5"/>
      </w:numPr>
    </w:pPr>
  </w:style>
  <w:style w:type="paragraph" w:customStyle="1" w:styleId="Textkrper9ptfett">
    <w:name w:val="Textkörper_9pt (fett)"/>
    <w:basedOn w:val="Textkrperfett"/>
    <w:rsid w:val="00111B95"/>
    <w:rPr>
      <w:sz w:val="18"/>
    </w:rPr>
  </w:style>
  <w:style w:type="paragraph" w:customStyle="1" w:styleId="Aufzhlung9pt">
    <w:name w:val="Aufzählung_9pt"/>
    <w:basedOn w:val="Aufzhlung1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Aufzhlung9ptfett">
    <w:name w:val="Aufzählung_9pt (fett)"/>
    <w:basedOn w:val="Aufzhlung1fett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Textkrper9ptfettrot">
    <w:name w:val="Textkörper_9pt (fett rot)"/>
    <w:basedOn w:val="Textkrper9ptfett"/>
    <w:rsid w:val="00111B95"/>
    <w:rPr>
      <w:color w:val="FF0000"/>
    </w:rPr>
  </w:style>
  <w:style w:type="paragraph" w:customStyle="1" w:styleId="Bildunterschrift7pt">
    <w:name w:val="Bildunterschrift_7pt"/>
    <w:basedOn w:val="Bildunterschrift"/>
    <w:rsid w:val="00111B95"/>
    <w:rPr>
      <w:sz w:val="14"/>
      <w:szCs w:val="14"/>
    </w:rPr>
  </w:style>
  <w:style w:type="paragraph" w:customStyle="1" w:styleId="Headline1weiss">
    <w:name w:val="Headline 1_weiss"/>
    <w:basedOn w:val="Headline1"/>
    <w:rsid w:val="00111B95"/>
    <w:rPr>
      <w:color w:val="FFFFFF"/>
    </w:rPr>
  </w:style>
  <w:style w:type="paragraph" w:customStyle="1" w:styleId="Headline2weiss">
    <w:name w:val="Headline 2_weiss"/>
    <w:basedOn w:val="Headline2"/>
    <w:rsid w:val="00111B95"/>
    <w:rPr>
      <w:color w:val="FFFFFF"/>
    </w:rPr>
  </w:style>
  <w:style w:type="character" w:customStyle="1" w:styleId="saptxth1">
    <w:name w:val="saptxth1"/>
    <w:rsid w:val="00111B95"/>
  </w:style>
  <w:style w:type="character" w:customStyle="1" w:styleId="apple-converted-space">
    <w:name w:val="apple-converted-space"/>
    <w:rsid w:val="00111B95"/>
  </w:style>
  <w:style w:type="character" w:customStyle="1" w:styleId="saptxtstd">
    <w:name w:val="saptxtstd"/>
    <w:rsid w:val="00111B95"/>
  </w:style>
  <w:style w:type="character" w:customStyle="1" w:styleId="sapgrpttlbox">
    <w:name w:val="sapgrpttlbox"/>
    <w:rsid w:val="00111B95"/>
  </w:style>
  <w:style w:type="character" w:customStyle="1" w:styleId="sapgrptte">
    <w:name w:val="sapgrptte"/>
    <w:rsid w:val="00111B95"/>
  </w:style>
  <w:style w:type="character" w:customStyle="1" w:styleId="sapgrpft">
    <w:name w:val="sapgrpft"/>
    <w:rsid w:val="00111B95"/>
  </w:style>
  <w:style w:type="character" w:styleId="BesuchterLink">
    <w:name w:val="FollowedHyperlink"/>
    <w:uiPriority w:val="99"/>
    <w:unhideWhenUsed/>
    <w:rsid w:val="00111B95"/>
    <w:rPr>
      <w:color w:val="800080"/>
      <w:u w:val="single"/>
    </w:rPr>
  </w:style>
  <w:style w:type="character" w:customStyle="1" w:styleId="saptxtemph">
    <w:name w:val="saptxtemph"/>
    <w:rsid w:val="00111B95"/>
  </w:style>
  <w:style w:type="character" w:customStyle="1" w:styleId="saptxtref">
    <w:name w:val="saptxtref"/>
    <w:rsid w:val="00111B95"/>
  </w:style>
  <w:style w:type="paragraph" w:styleId="Listenabsatz">
    <w:name w:val="List Paragraph"/>
    <w:basedOn w:val="Standard"/>
    <w:uiPriority w:val="34"/>
    <w:qFormat/>
    <w:rsid w:val="00AB43C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84606"/>
    <w:rPr>
      <w:color w:val="808080"/>
    </w:rPr>
  </w:style>
  <w:style w:type="paragraph" w:customStyle="1" w:styleId="Default">
    <w:name w:val="Default"/>
    <w:rsid w:val="004C19BA"/>
    <w:pPr>
      <w:autoSpaceDE w:val="0"/>
      <w:autoSpaceDN w:val="0"/>
      <w:adjustRightInd w:val="0"/>
    </w:pPr>
    <w:rPr>
      <w:rFonts w:ascii="DB Office" w:hAnsi="DB Office" w:cs="DB 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266D5"/>
    <w:pPr>
      <w:keepLines/>
      <w:pageBreakBefore w:val="0"/>
      <w:numPr>
        <w:numId w:val="0"/>
      </w:numPr>
      <w:tabs>
        <w:tab w:val="clear" w:pos="-2977"/>
        <w:tab w:val="clear" w:pos="-2694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416A65"/>
    <w:rPr>
      <w:rFonts w:ascii="DB Office" w:hAnsi="DB Office"/>
      <w:b/>
      <w:color w:val="000000"/>
      <w:sz w:val="22"/>
    </w:rPr>
  </w:style>
  <w:style w:type="character" w:customStyle="1" w:styleId="berschrift4Zchn">
    <w:name w:val="Überschrift 4 Zchn"/>
    <w:basedOn w:val="Absatz-Standardschriftart"/>
    <w:link w:val="berschrift4"/>
    <w:rsid w:val="003E62BE"/>
    <w:rPr>
      <w:rFonts w:ascii="DB Office" w:hAnsi="DB Office" w:cs="Arial"/>
      <w:color w:val="000000"/>
    </w:rPr>
  </w:style>
  <w:style w:type="paragraph" w:styleId="NurText">
    <w:name w:val="Plain Text"/>
    <w:basedOn w:val="Standard"/>
    <w:link w:val="NurTextZchn"/>
    <w:semiHidden/>
    <w:unhideWhenUsed/>
    <w:rsid w:val="00ED7D7A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ED7D7A"/>
    <w:rPr>
      <w:rFonts w:ascii="Consolas" w:hAnsi="Consolas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FrankUlbrich\Desktop\LQ%20DLST\BSP%20Fragebogen%20Stufe%201_NeuPro%20109i10%20&amp;%20109i20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23C6C0-3CFB-448B-8E9E-89D3902770F2}">
  <we:reference id="wa104099688" version="1.3.0.0" store="de-DE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FF892116B9CF4D8AE639929476FEA9" ma:contentTypeVersion="13" ma:contentTypeDescription="Ein neues Dokument erstellen." ma:contentTypeScope="" ma:versionID="54f60cc3fc7d3230f4b1e6f4754253e2">
  <xsd:schema xmlns:xsd="http://www.w3.org/2001/XMLSchema" xmlns:xs="http://www.w3.org/2001/XMLSchema" xmlns:p="http://schemas.microsoft.com/office/2006/metadata/properties" xmlns:ns2="59d6aeec-15c7-4904-bb6d-15778d61de94" xmlns:ns3="3b14fcd1-e584-4e58-a3f1-e64fe510172c" targetNamespace="http://schemas.microsoft.com/office/2006/metadata/properties" ma:root="true" ma:fieldsID="18f4b6c92107c3975d4c110585b9aecb" ns2:_="" ns3:_="">
    <xsd:import namespace="59d6aeec-15c7-4904-bb6d-15778d61de94"/>
    <xsd:import namespace="3b14fcd1-e584-4e58-a3f1-e64fe5101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aeec-15c7-4904-bb6d-15778d61d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4fcd1-e584-4e58-a3f1-e64fe5101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9d6aeec-15c7-4904-bb6d-15778d61de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B4F22-A25E-4556-9D6E-5C9EADD7FBA0}"/>
</file>

<file path=customXml/itemProps2.xml><?xml version="1.0" encoding="utf-8"?>
<ds:datastoreItem xmlns:ds="http://schemas.openxmlformats.org/officeDocument/2006/customXml" ds:itemID="{C104A380-FCF0-465C-B3BD-BC9A57E61564}">
  <ds:schemaRefs>
    <ds:schemaRef ds:uri="59d6aeec-15c7-4904-bb6d-15778d61de94"/>
    <ds:schemaRef ds:uri="http://schemas.microsoft.com/office/2006/documentManagement/types"/>
    <ds:schemaRef ds:uri="3b14fcd1-e584-4e58-a3f1-e64fe510172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D9D5CE-B10C-4E82-8474-B91A391829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A578A5-A1AA-4D93-8E40-A7EDE371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BSP Fragebogen Stufe 1_NeuPro 109i10 &amp; 109i20</Template>
  <TotalTime>0</TotalTime>
  <Pages>3</Pages>
  <Words>400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 1</vt:lpstr>
    </vt:vector>
  </TitlesOfParts>
  <Company>Deutsche Bahn AG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1</dc:title>
  <dc:creator>Frank Ulbrich</dc:creator>
  <cp:lastModifiedBy>Lennart Herud</cp:lastModifiedBy>
  <cp:revision>24</cp:revision>
  <cp:lastPrinted>2018-07-06T11:22:00Z</cp:lastPrinted>
  <dcterms:created xsi:type="dcterms:W3CDTF">2019-11-15T08:42:00Z</dcterms:created>
  <dcterms:modified xsi:type="dcterms:W3CDTF">2022-01-17T15:20:00Z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0x010100A0FF892116B9CF4D8AE639929476FEA9</vt:lpwstr>
  </property>
  <property fmtid="{D5CDD505-2E9C-101B-9397-08002B2CF9AE}" pid="3" name="Order">
    <vt:r8>4220000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